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5A8D" w:rsidRDefault="001F5A8D" w:rsidP="00DD0FCF">
      <w:pPr>
        <w:jc w:val="center"/>
        <w:rPr>
          <w:b/>
        </w:rPr>
      </w:pPr>
      <w:r w:rsidRPr="00F92F29">
        <w:rPr>
          <w:b/>
        </w:rPr>
        <w:t>201</w:t>
      </w:r>
      <w:r>
        <w:rPr>
          <w:b/>
        </w:rPr>
        <w:t>..-201..</w:t>
      </w:r>
      <w:r w:rsidRPr="00F92F29">
        <w:rPr>
          <w:b/>
        </w:rPr>
        <w:t xml:space="preserve"> EĞİTİM-ÖĞRETİM YILI </w:t>
      </w:r>
      <w:r>
        <w:rPr>
          <w:b/>
        </w:rPr>
        <w:t>……..</w:t>
      </w:r>
      <w:r w:rsidRPr="00F92F29">
        <w:rPr>
          <w:b/>
        </w:rPr>
        <w:t xml:space="preserve"> </w:t>
      </w:r>
      <w:r>
        <w:rPr>
          <w:b/>
        </w:rPr>
        <w:t xml:space="preserve">ORTAOKULU FEN VE TEKNOLOJİ DERSİ 7/C-D </w:t>
      </w:r>
      <w:r w:rsidRPr="00F92F29">
        <w:rPr>
          <w:b/>
        </w:rPr>
        <w:t>SINIF</w:t>
      </w:r>
      <w:r>
        <w:rPr>
          <w:b/>
        </w:rPr>
        <w:t>LARI I.DÖNEM 3</w:t>
      </w:r>
      <w:r w:rsidRPr="00F92F29">
        <w:rPr>
          <w:b/>
        </w:rPr>
        <w:t>.YAZILI SINAV SORULAR</w:t>
      </w:r>
      <w:r>
        <w:rPr>
          <w:b/>
        </w:rPr>
        <w:t>..</w:t>
      </w:r>
    </w:p>
    <w:p w:rsidR="001F5A8D" w:rsidRPr="00F92F29" w:rsidRDefault="001F5A8D" w:rsidP="00DD0FCF">
      <w:pPr>
        <w:rPr>
          <w:b/>
        </w:rPr>
      </w:pPr>
      <w:r>
        <w:rPr>
          <w:b/>
        </w:rPr>
        <w:t xml:space="preserve">AD-SOYAD     </w:t>
      </w:r>
      <w:r w:rsidRPr="00F92F29">
        <w:rPr>
          <w:b/>
        </w:rPr>
        <w:t>:</w:t>
      </w:r>
      <w:r w:rsidRPr="00F92F29">
        <w:rPr>
          <w:b/>
        </w:rPr>
        <w:tab/>
      </w:r>
      <w:r w:rsidRPr="00F92F29">
        <w:rPr>
          <w:b/>
        </w:rPr>
        <w:tab/>
      </w:r>
      <w:r w:rsidRPr="00F92F29">
        <w:rPr>
          <w:b/>
        </w:rPr>
        <w:tab/>
      </w:r>
      <w:r>
        <w:rPr>
          <w:b/>
        </w:rPr>
        <w:tab/>
      </w:r>
      <w:r>
        <w:rPr>
          <w:b/>
        </w:rPr>
        <w:tab/>
        <w:t xml:space="preserve">      SINIF     :</w:t>
      </w:r>
      <w:r>
        <w:rPr>
          <w:b/>
        </w:rPr>
        <w:tab/>
      </w:r>
      <w:r>
        <w:rPr>
          <w:b/>
        </w:rPr>
        <w:tab/>
      </w:r>
      <w:r>
        <w:rPr>
          <w:b/>
        </w:rPr>
        <w:tab/>
      </w:r>
      <w:r>
        <w:rPr>
          <w:b/>
        </w:rPr>
        <w:tab/>
      </w:r>
      <w:r>
        <w:rPr>
          <w:b/>
        </w:rPr>
        <w:tab/>
        <w:t xml:space="preserve">NO     </w:t>
      </w:r>
      <w:r w:rsidRPr="00F92F29">
        <w:rPr>
          <w:b/>
        </w:rPr>
        <w:t xml:space="preserve">: </w:t>
      </w:r>
      <w:r>
        <w:rPr>
          <w:b/>
        </w:rPr>
        <w:t xml:space="preserve">                                                      TARİH     </w:t>
      </w:r>
      <w:r w:rsidRPr="00F92F29">
        <w:rPr>
          <w:b/>
        </w:rPr>
        <w:t>:</w:t>
      </w:r>
      <w:r>
        <w:rPr>
          <w:b/>
        </w:rPr>
        <w:t xml:space="preserve">  ..  /01/201..</w:t>
      </w: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18"/>
        <w:gridCol w:w="5713"/>
        <w:gridCol w:w="4593"/>
      </w:tblGrid>
      <w:tr w:rsidR="001F5A8D" w:rsidTr="00A409C6">
        <w:tc>
          <w:tcPr>
            <w:tcW w:w="5599" w:type="dxa"/>
          </w:tcPr>
          <w:p w:rsidR="001F5A8D" w:rsidRPr="00A409C6" w:rsidRDefault="001F5A8D" w:rsidP="00A409C6">
            <w:pPr>
              <w:jc w:val="both"/>
              <w:rPr>
                <w:b/>
                <w:color w:val="FF0000"/>
                <w:sz w:val="22"/>
                <w:szCs w:val="22"/>
              </w:rPr>
            </w:pPr>
            <w:r w:rsidRPr="00A409C6">
              <w:rPr>
                <w:b/>
                <w:sz w:val="22"/>
                <w:szCs w:val="22"/>
              </w:rPr>
              <w:t>1-Aşağıdaki ifadelerin yanına  doğru ise (D) ,yanlış ise (Y) harfi yazınız.</w:t>
            </w:r>
          </w:p>
          <w:p w:rsidR="001F5A8D" w:rsidRPr="00A409C6" w:rsidRDefault="001F5A8D" w:rsidP="00A409C6">
            <w:pPr>
              <w:tabs>
                <w:tab w:val="left" w:pos="13183"/>
              </w:tabs>
              <w:jc w:val="both"/>
              <w:rPr>
                <w:b/>
                <w:sz w:val="18"/>
                <w:szCs w:val="18"/>
              </w:rPr>
            </w:pPr>
            <w:r w:rsidRPr="00A409C6">
              <w:rPr>
                <w:b/>
                <w:sz w:val="18"/>
                <w:szCs w:val="18"/>
              </w:rPr>
              <w:t>(   ) Bir kuvvet bir cismi uygulanan yönde hareket ettiriyorsa iş yapmış sayılır</w:t>
            </w:r>
          </w:p>
          <w:p w:rsidR="001F5A8D" w:rsidRPr="00A409C6" w:rsidRDefault="001F5A8D" w:rsidP="00A409C6">
            <w:pPr>
              <w:tabs>
                <w:tab w:val="left" w:pos="13183"/>
              </w:tabs>
              <w:jc w:val="both"/>
              <w:rPr>
                <w:b/>
                <w:sz w:val="18"/>
                <w:szCs w:val="18"/>
              </w:rPr>
            </w:pPr>
            <w:r w:rsidRPr="00A409C6">
              <w:rPr>
                <w:b/>
                <w:sz w:val="18"/>
                <w:szCs w:val="18"/>
              </w:rPr>
              <w:t>(     ) Refleks hareketlerimizi beyincik kontrol eder</w:t>
            </w:r>
          </w:p>
          <w:p w:rsidR="001F5A8D" w:rsidRPr="00A409C6" w:rsidRDefault="001F5A8D" w:rsidP="00A409C6">
            <w:pPr>
              <w:tabs>
                <w:tab w:val="left" w:pos="13183"/>
              </w:tabs>
              <w:jc w:val="both"/>
              <w:rPr>
                <w:b/>
                <w:sz w:val="18"/>
                <w:szCs w:val="18"/>
              </w:rPr>
            </w:pPr>
            <w:r w:rsidRPr="00A409C6">
              <w:rPr>
                <w:b/>
                <w:sz w:val="18"/>
                <w:szCs w:val="18"/>
              </w:rPr>
              <w:t>(     ) Hareketli bir cismin esneklik potansiyel enerjisi vardır</w:t>
            </w:r>
          </w:p>
          <w:p w:rsidR="001F5A8D" w:rsidRPr="00A409C6" w:rsidRDefault="001F5A8D" w:rsidP="00A409C6">
            <w:pPr>
              <w:tabs>
                <w:tab w:val="left" w:pos="13183"/>
              </w:tabs>
              <w:jc w:val="both"/>
              <w:rPr>
                <w:b/>
                <w:sz w:val="18"/>
                <w:szCs w:val="18"/>
              </w:rPr>
            </w:pPr>
            <w:r w:rsidRPr="00A409C6">
              <w:rPr>
                <w:b/>
                <w:sz w:val="18"/>
                <w:szCs w:val="18"/>
              </w:rPr>
              <w:t>(     ) Koku alma almaçları en yoğun olarak ‘sarı bölgede’dir</w:t>
            </w:r>
          </w:p>
          <w:p w:rsidR="001F5A8D" w:rsidRPr="00A409C6" w:rsidRDefault="001F5A8D" w:rsidP="00A409C6">
            <w:pPr>
              <w:tabs>
                <w:tab w:val="left" w:pos="13183"/>
              </w:tabs>
              <w:jc w:val="both"/>
              <w:rPr>
                <w:b/>
                <w:sz w:val="18"/>
                <w:szCs w:val="18"/>
              </w:rPr>
            </w:pPr>
            <w:r w:rsidRPr="00A409C6">
              <w:rPr>
                <w:b/>
                <w:sz w:val="18"/>
                <w:szCs w:val="18"/>
              </w:rPr>
              <w:t>(     ) Hipofiz bezi tüm iç salgı bezlerimizi denetler ve düzenler</w:t>
            </w:r>
          </w:p>
          <w:p w:rsidR="001F5A8D" w:rsidRPr="00A409C6" w:rsidRDefault="001F5A8D" w:rsidP="00A409C6">
            <w:pPr>
              <w:jc w:val="both"/>
              <w:rPr>
                <w:b/>
                <w:sz w:val="22"/>
                <w:szCs w:val="22"/>
              </w:rPr>
            </w:pPr>
            <w:r w:rsidRPr="00A409C6">
              <w:rPr>
                <w:b/>
                <w:sz w:val="22"/>
                <w:szCs w:val="22"/>
              </w:rPr>
              <w:t xml:space="preserve">2-Aşağıdaki cümlelerde boş bırakılan yerleri uygun kelimelerle doldurunuz. </w:t>
            </w:r>
          </w:p>
          <w:p w:rsidR="001F5A8D" w:rsidRPr="00A409C6" w:rsidRDefault="001F5A8D" w:rsidP="00A409C6">
            <w:pPr>
              <w:jc w:val="center"/>
              <w:rPr>
                <w:b/>
                <w:sz w:val="20"/>
                <w:szCs w:val="20"/>
              </w:rPr>
            </w:pPr>
            <w:r w:rsidRPr="00A409C6">
              <w:rPr>
                <w:b/>
                <w:sz w:val="20"/>
                <w:szCs w:val="20"/>
              </w:rPr>
              <w:t>(Dil, Beyin, Sarı leke, Östaki borusu, Mekanik)</w:t>
            </w:r>
          </w:p>
          <w:p w:rsidR="001F5A8D" w:rsidRPr="00A409C6" w:rsidRDefault="001F5A8D" w:rsidP="00A409C6">
            <w:pPr>
              <w:tabs>
                <w:tab w:val="left" w:pos="13183"/>
              </w:tabs>
              <w:jc w:val="both"/>
              <w:rPr>
                <w:b/>
                <w:sz w:val="20"/>
                <w:szCs w:val="20"/>
              </w:rPr>
            </w:pPr>
            <w:r w:rsidRPr="00A409C6">
              <w:rPr>
                <w:b/>
                <w:sz w:val="20"/>
                <w:szCs w:val="20"/>
              </w:rPr>
              <w:t>_Vücudumuzun öğrenme,hafıza ve yönetim merkezi ………………… dir</w:t>
            </w:r>
          </w:p>
          <w:p w:rsidR="001F5A8D" w:rsidRPr="00A409C6" w:rsidRDefault="001F5A8D" w:rsidP="00A409C6">
            <w:pPr>
              <w:tabs>
                <w:tab w:val="left" w:pos="13183"/>
              </w:tabs>
              <w:jc w:val="both"/>
              <w:rPr>
                <w:b/>
                <w:sz w:val="20"/>
                <w:szCs w:val="20"/>
              </w:rPr>
            </w:pPr>
            <w:r w:rsidRPr="00A409C6">
              <w:rPr>
                <w:b/>
                <w:sz w:val="20"/>
                <w:szCs w:val="20"/>
              </w:rPr>
              <w:t>_......................  sindirim çiğneme ve kas hareketi ile yapılan sindirimdir</w:t>
            </w:r>
          </w:p>
          <w:p w:rsidR="001F5A8D" w:rsidRPr="00A409C6" w:rsidRDefault="001F5A8D" w:rsidP="00A409C6">
            <w:pPr>
              <w:tabs>
                <w:tab w:val="left" w:pos="13183"/>
              </w:tabs>
              <w:jc w:val="both"/>
              <w:rPr>
                <w:b/>
                <w:sz w:val="20"/>
                <w:szCs w:val="20"/>
              </w:rPr>
            </w:pPr>
            <w:r w:rsidRPr="00A409C6">
              <w:rPr>
                <w:b/>
                <w:sz w:val="20"/>
                <w:szCs w:val="20"/>
              </w:rPr>
              <w:t>_Görme olayında görüntünün retinada ters olarak düştüğü kısım ………………   ……………... dir</w:t>
            </w:r>
          </w:p>
          <w:p w:rsidR="001F5A8D" w:rsidRPr="00A409C6" w:rsidRDefault="001F5A8D" w:rsidP="00A409C6">
            <w:pPr>
              <w:tabs>
                <w:tab w:val="left" w:pos="13183"/>
              </w:tabs>
              <w:jc w:val="both"/>
              <w:rPr>
                <w:b/>
                <w:sz w:val="20"/>
                <w:szCs w:val="20"/>
              </w:rPr>
            </w:pPr>
            <w:r w:rsidRPr="00A409C6">
              <w:rPr>
                <w:b/>
                <w:sz w:val="20"/>
                <w:szCs w:val="20"/>
              </w:rPr>
              <w:t>_Orta kulaktan yutağa açılarak iç ve dış basıncı dengeleyen kısım ……………...  ……………….. dur</w:t>
            </w:r>
          </w:p>
          <w:p w:rsidR="001F5A8D" w:rsidRPr="00A409C6" w:rsidRDefault="001F5A8D" w:rsidP="00A409C6">
            <w:pPr>
              <w:tabs>
                <w:tab w:val="left" w:pos="13183"/>
              </w:tabs>
              <w:jc w:val="both"/>
              <w:rPr>
                <w:b/>
                <w:sz w:val="20"/>
                <w:szCs w:val="20"/>
              </w:rPr>
            </w:pPr>
            <w:r w:rsidRPr="00A409C6">
              <w:rPr>
                <w:b/>
                <w:sz w:val="20"/>
                <w:szCs w:val="20"/>
              </w:rPr>
              <w:t>_Tat alma,konuşma ve çiğneme organımız …………  dir</w:t>
            </w:r>
          </w:p>
          <w:p w:rsidR="001F5A8D" w:rsidRPr="00A409C6" w:rsidRDefault="001F5A8D" w:rsidP="00A409C6">
            <w:pPr>
              <w:jc w:val="both"/>
              <w:rPr>
                <w:b/>
                <w:sz w:val="22"/>
                <w:szCs w:val="22"/>
              </w:rPr>
            </w:pPr>
          </w:p>
          <w:p w:rsidR="001F5A8D" w:rsidRPr="00A409C6" w:rsidRDefault="001F5A8D" w:rsidP="00A409C6">
            <w:pPr>
              <w:jc w:val="both"/>
              <w:rPr>
                <w:b/>
                <w:sz w:val="22"/>
                <w:szCs w:val="22"/>
              </w:rPr>
            </w:pPr>
            <w:r w:rsidRPr="00A409C6">
              <w:rPr>
                <w:b/>
                <w:sz w:val="22"/>
                <w:szCs w:val="22"/>
              </w:rPr>
              <w:t>3-Tabloyu X işareti koyarak doldurunuz.</w:t>
            </w:r>
          </w:p>
          <w:tbl>
            <w:tblPr>
              <w:tblpPr w:leftFromText="141" w:rightFromText="141" w:vertAnchor="text" w:horzAnchor="margin" w:tblpY="185"/>
              <w:tblW w:w="5372" w:type="dxa"/>
              <w:tblBorders>
                <w:top w:val="single" w:sz="12" w:space="0" w:color="993366"/>
                <w:left w:val="single" w:sz="12" w:space="0" w:color="993366"/>
                <w:bottom w:val="single" w:sz="12" w:space="0" w:color="993366"/>
                <w:right w:val="single" w:sz="12" w:space="0" w:color="993366"/>
                <w:insideH w:val="single" w:sz="12" w:space="0" w:color="993366"/>
                <w:insideV w:val="single" w:sz="12" w:space="0" w:color="993366"/>
              </w:tblBorders>
              <w:tblLook w:val="01E0"/>
            </w:tblPr>
            <w:tblGrid>
              <w:gridCol w:w="816"/>
              <w:gridCol w:w="812"/>
              <w:gridCol w:w="895"/>
              <w:gridCol w:w="947"/>
              <w:gridCol w:w="972"/>
              <w:gridCol w:w="930"/>
            </w:tblGrid>
            <w:tr w:rsidR="001F5A8D" w:rsidRPr="00090530" w:rsidTr="00886ECF">
              <w:trPr>
                <w:trHeight w:val="437"/>
              </w:trPr>
              <w:tc>
                <w:tcPr>
                  <w:tcW w:w="919" w:type="dxa"/>
                  <w:tcBorders>
                    <w:top w:val="single" w:sz="12" w:space="0" w:color="993366"/>
                    <w:left w:val="single" w:sz="12" w:space="0" w:color="993366"/>
                    <w:bottom w:val="single" w:sz="12" w:space="0" w:color="993366"/>
                    <w:right w:val="single" w:sz="12" w:space="0" w:color="993366"/>
                  </w:tcBorders>
                </w:tcPr>
                <w:p w:rsidR="001F5A8D" w:rsidRPr="00090530" w:rsidRDefault="001F5A8D" w:rsidP="00483F0B">
                  <w:pPr>
                    <w:pStyle w:val="NoSpacing"/>
                    <w:rPr>
                      <w:sz w:val="16"/>
                      <w:szCs w:val="16"/>
                    </w:rPr>
                  </w:pPr>
                </w:p>
                <w:p w:rsidR="001F5A8D" w:rsidRPr="00090530" w:rsidRDefault="001F5A8D" w:rsidP="00483F0B">
                  <w:pPr>
                    <w:pStyle w:val="NoSpacing"/>
                    <w:rPr>
                      <w:sz w:val="16"/>
                      <w:szCs w:val="16"/>
                    </w:rPr>
                  </w:pPr>
                  <w:r w:rsidRPr="00090530">
                    <w:rPr>
                      <w:sz w:val="16"/>
                      <w:szCs w:val="16"/>
                    </w:rPr>
                    <w:t>Organlar</w:t>
                  </w:r>
                </w:p>
              </w:tc>
              <w:tc>
                <w:tcPr>
                  <w:tcW w:w="802" w:type="dxa"/>
                  <w:tcBorders>
                    <w:top w:val="single" w:sz="12" w:space="0" w:color="993366"/>
                    <w:left w:val="single" w:sz="12" w:space="0" w:color="993366"/>
                    <w:bottom w:val="single" w:sz="12" w:space="0" w:color="993366"/>
                    <w:right w:val="single" w:sz="12" w:space="0" w:color="993366"/>
                  </w:tcBorders>
                  <w:vAlign w:val="center"/>
                </w:tcPr>
                <w:p w:rsidR="001F5A8D" w:rsidRPr="00090530" w:rsidRDefault="001F5A8D" w:rsidP="00483F0B">
                  <w:pPr>
                    <w:pStyle w:val="NoSpacing"/>
                    <w:rPr>
                      <w:sz w:val="16"/>
                      <w:szCs w:val="16"/>
                    </w:rPr>
                  </w:pPr>
                  <w:r>
                    <w:rPr>
                      <w:bCs/>
                      <w:color w:val="000000"/>
                      <w:sz w:val="16"/>
                      <w:szCs w:val="16"/>
                    </w:rPr>
                    <w:t>Kanı süzerek idrar oluşturan organ</w:t>
                  </w:r>
                </w:p>
              </w:tc>
              <w:tc>
                <w:tcPr>
                  <w:tcW w:w="915" w:type="dxa"/>
                  <w:tcBorders>
                    <w:top w:val="single" w:sz="12" w:space="0" w:color="993366"/>
                    <w:left w:val="single" w:sz="12" w:space="0" w:color="993366"/>
                    <w:bottom w:val="single" w:sz="12" w:space="0" w:color="993366"/>
                    <w:right w:val="single" w:sz="12" w:space="0" w:color="993366"/>
                  </w:tcBorders>
                  <w:vAlign w:val="center"/>
                </w:tcPr>
                <w:p w:rsidR="001F5A8D" w:rsidRPr="00090530" w:rsidRDefault="001F5A8D" w:rsidP="00483F0B">
                  <w:pPr>
                    <w:pStyle w:val="NoSpacing"/>
                    <w:rPr>
                      <w:sz w:val="16"/>
                      <w:szCs w:val="16"/>
                    </w:rPr>
                  </w:pPr>
                  <w:r>
                    <w:rPr>
                      <w:bCs/>
                      <w:color w:val="000000"/>
                      <w:sz w:val="16"/>
                      <w:szCs w:val="16"/>
                    </w:rPr>
                    <w:t>Uzağı iyi görememe hastalığı</w:t>
                  </w:r>
                </w:p>
              </w:tc>
              <w:tc>
                <w:tcPr>
                  <w:tcW w:w="961" w:type="dxa"/>
                  <w:tcBorders>
                    <w:top w:val="single" w:sz="12" w:space="0" w:color="993366"/>
                    <w:left w:val="single" w:sz="12" w:space="0" w:color="993366"/>
                    <w:bottom w:val="single" w:sz="12" w:space="0" w:color="993366"/>
                    <w:right w:val="single" w:sz="12" w:space="0" w:color="993366"/>
                  </w:tcBorders>
                  <w:vAlign w:val="center"/>
                </w:tcPr>
                <w:p w:rsidR="001F5A8D" w:rsidRPr="00090530" w:rsidRDefault="001F5A8D" w:rsidP="00483F0B">
                  <w:pPr>
                    <w:pStyle w:val="NoSpacing"/>
                    <w:rPr>
                      <w:sz w:val="16"/>
                      <w:szCs w:val="16"/>
                    </w:rPr>
                  </w:pPr>
                  <w:r>
                    <w:rPr>
                      <w:bCs/>
                      <w:color w:val="000000"/>
                      <w:sz w:val="16"/>
                      <w:szCs w:val="16"/>
                    </w:rPr>
                    <w:t>Kan şekerini düzenleyen bez</w:t>
                  </w:r>
                </w:p>
              </w:tc>
              <w:tc>
                <w:tcPr>
                  <w:tcW w:w="756" w:type="dxa"/>
                  <w:tcBorders>
                    <w:top w:val="single" w:sz="12" w:space="0" w:color="993366"/>
                    <w:left w:val="single" w:sz="12" w:space="0" w:color="993366"/>
                    <w:bottom w:val="single" w:sz="12" w:space="0" w:color="993366"/>
                    <w:right w:val="single" w:sz="12" w:space="0" w:color="993366"/>
                  </w:tcBorders>
                  <w:vAlign w:val="center"/>
                </w:tcPr>
                <w:p w:rsidR="001F5A8D" w:rsidRPr="00090530" w:rsidRDefault="001F5A8D" w:rsidP="00483F0B">
                  <w:pPr>
                    <w:pStyle w:val="NoSpacing"/>
                    <w:rPr>
                      <w:sz w:val="16"/>
                      <w:szCs w:val="16"/>
                    </w:rPr>
                  </w:pPr>
                  <w:r>
                    <w:rPr>
                      <w:bCs/>
                      <w:color w:val="000000"/>
                      <w:sz w:val="16"/>
                      <w:szCs w:val="16"/>
                    </w:rPr>
                    <w:t>Proteinlerin sindirimin başladığı organ</w:t>
                  </w:r>
                </w:p>
              </w:tc>
              <w:tc>
                <w:tcPr>
                  <w:tcW w:w="1019" w:type="dxa"/>
                  <w:tcBorders>
                    <w:top w:val="single" w:sz="12" w:space="0" w:color="993366"/>
                    <w:left w:val="single" w:sz="12" w:space="0" w:color="993366"/>
                    <w:bottom w:val="single" w:sz="12" w:space="0" w:color="993366"/>
                    <w:right w:val="single" w:sz="12" w:space="0" w:color="993366"/>
                  </w:tcBorders>
                  <w:vAlign w:val="center"/>
                </w:tcPr>
                <w:p w:rsidR="001F5A8D" w:rsidRPr="00090530" w:rsidRDefault="001F5A8D" w:rsidP="00483F0B">
                  <w:pPr>
                    <w:pStyle w:val="NoSpacing"/>
                    <w:rPr>
                      <w:sz w:val="16"/>
                      <w:szCs w:val="16"/>
                    </w:rPr>
                  </w:pPr>
                  <w:r>
                    <w:rPr>
                      <w:bCs/>
                      <w:color w:val="000000"/>
                      <w:sz w:val="16"/>
                      <w:szCs w:val="16"/>
                    </w:rPr>
                    <w:t xml:space="preserve">Refleksleri yöneten </w:t>
                  </w:r>
                  <w:r w:rsidRPr="00090530">
                    <w:rPr>
                      <w:bCs/>
                      <w:color w:val="000000"/>
                      <w:sz w:val="16"/>
                      <w:szCs w:val="16"/>
                    </w:rPr>
                    <w:t xml:space="preserve"> merkez</w:t>
                  </w:r>
                </w:p>
              </w:tc>
            </w:tr>
            <w:tr w:rsidR="001F5A8D" w:rsidRPr="00090530" w:rsidTr="00886ECF">
              <w:trPr>
                <w:trHeight w:val="224"/>
              </w:trPr>
              <w:tc>
                <w:tcPr>
                  <w:tcW w:w="919" w:type="dxa"/>
                  <w:tcBorders>
                    <w:top w:val="single" w:sz="12" w:space="0" w:color="993366"/>
                    <w:left w:val="single" w:sz="12" w:space="0" w:color="993366"/>
                    <w:bottom w:val="single" w:sz="12" w:space="0" w:color="993366"/>
                    <w:right w:val="single" w:sz="12" w:space="0" w:color="993366"/>
                  </w:tcBorders>
                  <w:vAlign w:val="center"/>
                </w:tcPr>
                <w:p w:rsidR="001F5A8D" w:rsidRPr="00090530" w:rsidRDefault="001F5A8D" w:rsidP="00483F0B">
                  <w:pPr>
                    <w:pStyle w:val="NoSpacing"/>
                    <w:rPr>
                      <w:sz w:val="16"/>
                      <w:szCs w:val="16"/>
                    </w:rPr>
                  </w:pPr>
                  <w:r>
                    <w:rPr>
                      <w:bCs/>
                      <w:color w:val="000000"/>
                      <w:sz w:val="16"/>
                      <w:szCs w:val="16"/>
                    </w:rPr>
                    <w:t>Miyop</w:t>
                  </w:r>
                </w:p>
              </w:tc>
              <w:tc>
                <w:tcPr>
                  <w:tcW w:w="802" w:type="dxa"/>
                  <w:tcBorders>
                    <w:top w:val="single" w:sz="12" w:space="0" w:color="993366"/>
                    <w:left w:val="single" w:sz="12" w:space="0" w:color="993366"/>
                    <w:bottom w:val="single" w:sz="12" w:space="0" w:color="993366"/>
                    <w:right w:val="single" w:sz="12" w:space="0" w:color="993366"/>
                  </w:tcBorders>
                  <w:vAlign w:val="center"/>
                </w:tcPr>
                <w:p w:rsidR="001F5A8D" w:rsidRPr="00090530" w:rsidRDefault="001F5A8D" w:rsidP="00483F0B">
                  <w:pPr>
                    <w:pStyle w:val="NoSpacing"/>
                    <w:rPr>
                      <w:sz w:val="16"/>
                      <w:szCs w:val="16"/>
                    </w:rPr>
                  </w:pPr>
                </w:p>
              </w:tc>
              <w:tc>
                <w:tcPr>
                  <w:tcW w:w="915" w:type="dxa"/>
                  <w:tcBorders>
                    <w:top w:val="single" w:sz="12" w:space="0" w:color="993366"/>
                    <w:left w:val="single" w:sz="12" w:space="0" w:color="993366"/>
                    <w:bottom w:val="single" w:sz="12" w:space="0" w:color="993366"/>
                    <w:right w:val="single" w:sz="12" w:space="0" w:color="993366"/>
                  </w:tcBorders>
                  <w:vAlign w:val="center"/>
                </w:tcPr>
                <w:p w:rsidR="001F5A8D" w:rsidRPr="00090530" w:rsidRDefault="001F5A8D" w:rsidP="00483F0B">
                  <w:pPr>
                    <w:pStyle w:val="NoSpacing"/>
                    <w:rPr>
                      <w:sz w:val="16"/>
                      <w:szCs w:val="16"/>
                    </w:rPr>
                  </w:pPr>
                </w:p>
              </w:tc>
              <w:tc>
                <w:tcPr>
                  <w:tcW w:w="961" w:type="dxa"/>
                  <w:tcBorders>
                    <w:top w:val="single" w:sz="12" w:space="0" w:color="993366"/>
                    <w:left w:val="single" w:sz="12" w:space="0" w:color="993366"/>
                    <w:bottom w:val="single" w:sz="12" w:space="0" w:color="993366"/>
                    <w:right w:val="single" w:sz="12" w:space="0" w:color="993366"/>
                  </w:tcBorders>
                  <w:vAlign w:val="center"/>
                </w:tcPr>
                <w:p w:rsidR="001F5A8D" w:rsidRPr="00090530" w:rsidRDefault="001F5A8D" w:rsidP="00483F0B">
                  <w:pPr>
                    <w:pStyle w:val="NoSpacing"/>
                    <w:rPr>
                      <w:color w:val="FF0000"/>
                      <w:sz w:val="16"/>
                      <w:szCs w:val="16"/>
                    </w:rPr>
                  </w:pPr>
                </w:p>
              </w:tc>
              <w:tc>
                <w:tcPr>
                  <w:tcW w:w="756" w:type="dxa"/>
                  <w:tcBorders>
                    <w:top w:val="single" w:sz="12" w:space="0" w:color="993366"/>
                    <w:left w:val="single" w:sz="12" w:space="0" w:color="993366"/>
                    <w:bottom w:val="single" w:sz="12" w:space="0" w:color="993366"/>
                    <w:right w:val="single" w:sz="12" w:space="0" w:color="993366"/>
                  </w:tcBorders>
                  <w:vAlign w:val="center"/>
                </w:tcPr>
                <w:p w:rsidR="001F5A8D" w:rsidRPr="00090530" w:rsidRDefault="001F5A8D" w:rsidP="00483F0B">
                  <w:pPr>
                    <w:pStyle w:val="NoSpacing"/>
                    <w:rPr>
                      <w:sz w:val="16"/>
                      <w:szCs w:val="16"/>
                    </w:rPr>
                  </w:pPr>
                </w:p>
              </w:tc>
              <w:tc>
                <w:tcPr>
                  <w:tcW w:w="1019" w:type="dxa"/>
                  <w:tcBorders>
                    <w:top w:val="single" w:sz="12" w:space="0" w:color="993366"/>
                    <w:left w:val="single" w:sz="12" w:space="0" w:color="993366"/>
                    <w:bottom w:val="single" w:sz="12" w:space="0" w:color="993366"/>
                    <w:right w:val="single" w:sz="12" w:space="0" w:color="993366"/>
                  </w:tcBorders>
                  <w:vAlign w:val="center"/>
                </w:tcPr>
                <w:p w:rsidR="001F5A8D" w:rsidRPr="00090530" w:rsidRDefault="001F5A8D" w:rsidP="00483F0B">
                  <w:pPr>
                    <w:pStyle w:val="NoSpacing"/>
                    <w:rPr>
                      <w:color w:val="FF0000"/>
                      <w:sz w:val="16"/>
                      <w:szCs w:val="16"/>
                    </w:rPr>
                  </w:pPr>
                </w:p>
              </w:tc>
            </w:tr>
            <w:tr w:rsidR="001F5A8D" w:rsidRPr="00090530" w:rsidTr="00886ECF">
              <w:trPr>
                <w:trHeight w:val="260"/>
              </w:trPr>
              <w:tc>
                <w:tcPr>
                  <w:tcW w:w="919" w:type="dxa"/>
                  <w:tcBorders>
                    <w:top w:val="single" w:sz="12" w:space="0" w:color="993366"/>
                    <w:left w:val="single" w:sz="12" w:space="0" w:color="993366"/>
                    <w:bottom w:val="single" w:sz="12" w:space="0" w:color="993366"/>
                    <w:right w:val="single" w:sz="12" w:space="0" w:color="993366"/>
                  </w:tcBorders>
                  <w:vAlign w:val="center"/>
                </w:tcPr>
                <w:p w:rsidR="001F5A8D" w:rsidRPr="00090530" w:rsidRDefault="001F5A8D" w:rsidP="00483F0B">
                  <w:pPr>
                    <w:pStyle w:val="NoSpacing"/>
                    <w:rPr>
                      <w:sz w:val="16"/>
                      <w:szCs w:val="16"/>
                    </w:rPr>
                  </w:pPr>
                  <w:r>
                    <w:rPr>
                      <w:bCs/>
                      <w:color w:val="000000"/>
                      <w:sz w:val="16"/>
                      <w:szCs w:val="16"/>
                    </w:rPr>
                    <w:t>Pankreas</w:t>
                  </w:r>
                </w:p>
              </w:tc>
              <w:tc>
                <w:tcPr>
                  <w:tcW w:w="802" w:type="dxa"/>
                  <w:tcBorders>
                    <w:top w:val="single" w:sz="12" w:space="0" w:color="993366"/>
                    <w:left w:val="single" w:sz="12" w:space="0" w:color="993366"/>
                    <w:bottom w:val="single" w:sz="12" w:space="0" w:color="993366"/>
                    <w:right w:val="single" w:sz="12" w:space="0" w:color="993366"/>
                  </w:tcBorders>
                  <w:vAlign w:val="center"/>
                </w:tcPr>
                <w:p w:rsidR="001F5A8D" w:rsidRPr="00090530" w:rsidRDefault="001F5A8D" w:rsidP="00483F0B">
                  <w:pPr>
                    <w:pStyle w:val="NoSpacing"/>
                    <w:rPr>
                      <w:color w:val="FF0000"/>
                      <w:sz w:val="16"/>
                      <w:szCs w:val="16"/>
                    </w:rPr>
                  </w:pPr>
                </w:p>
              </w:tc>
              <w:tc>
                <w:tcPr>
                  <w:tcW w:w="915" w:type="dxa"/>
                  <w:tcBorders>
                    <w:top w:val="single" w:sz="12" w:space="0" w:color="993366"/>
                    <w:left w:val="single" w:sz="12" w:space="0" w:color="993366"/>
                    <w:bottom w:val="single" w:sz="12" w:space="0" w:color="993366"/>
                    <w:right w:val="single" w:sz="12" w:space="0" w:color="993366"/>
                  </w:tcBorders>
                  <w:vAlign w:val="center"/>
                </w:tcPr>
                <w:p w:rsidR="001F5A8D" w:rsidRPr="00090530" w:rsidRDefault="001F5A8D" w:rsidP="00483F0B">
                  <w:pPr>
                    <w:pStyle w:val="NoSpacing"/>
                    <w:rPr>
                      <w:sz w:val="16"/>
                      <w:szCs w:val="16"/>
                    </w:rPr>
                  </w:pPr>
                </w:p>
              </w:tc>
              <w:tc>
                <w:tcPr>
                  <w:tcW w:w="961" w:type="dxa"/>
                  <w:tcBorders>
                    <w:top w:val="single" w:sz="12" w:space="0" w:color="993366"/>
                    <w:left w:val="single" w:sz="12" w:space="0" w:color="993366"/>
                    <w:bottom w:val="single" w:sz="12" w:space="0" w:color="993366"/>
                    <w:right w:val="single" w:sz="12" w:space="0" w:color="993366"/>
                  </w:tcBorders>
                  <w:vAlign w:val="center"/>
                </w:tcPr>
                <w:p w:rsidR="001F5A8D" w:rsidRPr="00090530" w:rsidRDefault="001F5A8D" w:rsidP="00483F0B">
                  <w:pPr>
                    <w:pStyle w:val="NoSpacing"/>
                    <w:rPr>
                      <w:sz w:val="16"/>
                      <w:szCs w:val="16"/>
                    </w:rPr>
                  </w:pPr>
                </w:p>
              </w:tc>
              <w:tc>
                <w:tcPr>
                  <w:tcW w:w="756" w:type="dxa"/>
                  <w:tcBorders>
                    <w:top w:val="single" w:sz="12" w:space="0" w:color="993366"/>
                    <w:left w:val="single" w:sz="12" w:space="0" w:color="993366"/>
                    <w:bottom w:val="single" w:sz="12" w:space="0" w:color="993366"/>
                    <w:right w:val="single" w:sz="12" w:space="0" w:color="993366"/>
                  </w:tcBorders>
                  <w:vAlign w:val="center"/>
                </w:tcPr>
                <w:p w:rsidR="001F5A8D" w:rsidRPr="00090530" w:rsidRDefault="001F5A8D" w:rsidP="00483F0B">
                  <w:pPr>
                    <w:pStyle w:val="NoSpacing"/>
                    <w:rPr>
                      <w:sz w:val="16"/>
                      <w:szCs w:val="16"/>
                    </w:rPr>
                  </w:pPr>
                </w:p>
              </w:tc>
              <w:tc>
                <w:tcPr>
                  <w:tcW w:w="1019" w:type="dxa"/>
                  <w:tcBorders>
                    <w:top w:val="single" w:sz="12" w:space="0" w:color="993366"/>
                    <w:left w:val="single" w:sz="12" w:space="0" w:color="993366"/>
                    <w:bottom w:val="single" w:sz="12" w:space="0" w:color="993366"/>
                    <w:right w:val="single" w:sz="12" w:space="0" w:color="993366"/>
                  </w:tcBorders>
                  <w:vAlign w:val="center"/>
                </w:tcPr>
                <w:p w:rsidR="001F5A8D" w:rsidRPr="00090530" w:rsidRDefault="001F5A8D" w:rsidP="00483F0B">
                  <w:pPr>
                    <w:pStyle w:val="NoSpacing"/>
                    <w:rPr>
                      <w:sz w:val="16"/>
                      <w:szCs w:val="16"/>
                    </w:rPr>
                  </w:pPr>
                </w:p>
              </w:tc>
            </w:tr>
            <w:tr w:rsidR="001F5A8D" w:rsidRPr="00090530" w:rsidTr="00886ECF">
              <w:trPr>
                <w:trHeight w:val="232"/>
              </w:trPr>
              <w:tc>
                <w:tcPr>
                  <w:tcW w:w="919" w:type="dxa"/>
                  <w:tcBorders>
                    <w:top w:val="single" w:sz="12" w:space="0" w:color="993366"/>
                    <w:left w:val="single" w:sz="12" w:space="0" w:color="993366"/>
                    <w:bottom w:val="single" w:sz="12" w:space="0" w:color="993366"/>
                    <w:right w:val="single" w:sz="12" w:space="0" w:color="993366"/>
                  </w:tcBorders>
                  <w:vAlign w:val="center"/>
                </w:tcPr>
                <w:p w:rsidR="001F5A8D" w:rsidRPr="00090530" w:rsidRDefault="001F5A8D" w:rsidP="00483F0B">
                  <w:pPr>
                    <w:pStyle w:val="NoSpacing"/>
                    <w:rPr>
                      <w:sz w:val="16"/>
                      <w:szCs w:val="16"/>
                    </w:rPr>
                  </w:pPr>
                  <w:r>
                    <w:rPr>
                      <w:bCs/>
                      <w:color w:val="000000"/>
                      <w:sz w:val="16"/>
                      <w:szCs w:val="16"/>
                    </w:rPr>
                    <w:t>Böbrek</w:t>
                  </w:r>
                </w:p>
              </w:tc>
              <w:tc>
                <w:tcPr>
                  <w:tcW w:w="802" w:type="dxa"/>
                  <w:tcBorders>
                    <w:top w:val="single" w:sz="12" w:space="0" w:color="993366"/>
                    <w:left w:val="single" w:sz="12" w:space="0" w:color="993366"/>
                    <w:bottom w:val="single" w:sz="12" w:space="0" w:color="993366"/>
                    <w:right w:val="single" w:sz="12" w:space="0" w:color="993366"/>
                  </w:tcBorders>
                  <w:vAlign w:val="center"/>
                </w:tcPr>
                <w:p w:rsidR="001F5A8D" w:rsidRPr="00090530" w:rsidRDefault="001F5A8D" w:rsidP="00483F0B">
                  <w:pPr>
                    <w:pStyle w:val="NoSpacing"/>
                    <w:rPr>
                      <w:sz w:val="16"/>
                      <w:szCs w:val="16"/>
                    </w:rPr>
                  </w:pPr>
                </w:p>
              </w:tc>
              <w:tc>
                <w:tcPr>
                  <w:tcW w:w="915" w:type="dxa"/>
                  <w:tcBorders>
                    <w:top w:val="single" w:sz="12" w:space="0" w:color="993366"/>
                    <w:left w:val="single" w:sz="12" w:space="0" w:color="993366"/>
                    <w:bottom w:val="single" w:sz="12" w:space="0" w:color="993366"/>
                    <w:right w:val="single" w:sz="12" w:space="0" w:color="993366"/>
                  </w:tcBorders>
                  <w:vAlign w:val="center"/>
                </w:tcPr>
                <w:p w:rsidR="001F5A8D" w:rsidRPr="00090530" w:rsidRDefault="001F5A8D" w:rsidP="00483F0B">
                  <w:pPr>
                    <w:pStyle w:val="NoSpacing"/>
                    <w:rPr>
                      <w:color w:val="FF0000"/>
                      <w:sz w:val="16"/>
                      <w:szCs w:val="16"/>
                    </w:rPr>
                  </w:pPr>
                </w:p>
              </w:tc>
              <w:tc>
                <w:tcPr>
                  <w:tcW w:w="961" w:type="dxa"/>
                  <w:tcBorders>
                    <w:top w:val="single" w:sz="12" w:space="0" w:color="993366"/>
                    <w:left w:val="single" w:sz="12" w:space="0" w:color="993366"/>
                    <w:bottom w:val="single" w:sz="12" w:space="0" w:color="993366"/>
                    <w:right w:val="single" w:sz="12" w:space="0" w:color="993366"/>
                  </w:tcBorders>
                  <w:vAlign w:val="center"/>
                </w:tcPr>
                <w:p w:rsidR="001F5A8D" w:rsidRPr="00090530" w:rsidRDefault="001F5A8D" w:rsidP="00483F0B">
                  <w:pPr>
                    <w:pStyle w:val="NoSpacing"/>
                    <w:rPr>
                      <w:sz w:val="16"/>
                      <w:szCs w:val="16"/>
                    </w:rPr>
                  </w:pPr>
                </w:p>
              </w:tc>
              <w:tc>
                <w:tcPr>
                  <w:tcW w:w="756" w:type="dxa"/>
                  <w:tcBorders>
                    <w:top w:val="single" w:sz="12" w:space="0" w:color="993366"/>
                    <w:left w:val="single" w:sz="12" w:space="0" w:color="993366"/>
                    <w:bottom w:val="single" w:sz="12" w:space="0" w:color="993366"/>
                    <w:right w:val="single" w:sz="12" w:space="0" w:color="993366"/>
                  </w:tcBorders>
                  <w:vAlign w:val="center"/>
                </w:tcPr>
                <w:p w:rsidR="001F5A8D" w:rsidRPr="00090530" w:rsidRDefault="001F5A8D" w:rsidP="00483F0B">
                  <w:pPr>
                    <w:pStyle w:val="NoSpacing"/>
                    <w:rPr>
                      <w:sz w:val="16"/>
                      <w:szCs w:val="16"/>
                    </w:rPr>
                  </w:pPr>
                </w:p>
              </w:tc>
              <w:tc>
                <w:tcPr>
                  <w:tcW w:w="1019" w:type="dxa"/>
                  <w:tcBorders>
                    <w:top w:val="single" w:sz="12" w:space="0" w:color="993366"/>
                    <w:left w:val="single" w:sz="12" w:space="0" w:color="993366"/>
                    <w:bottom w:val="single" w:sz="12" w:space="0" w:color="993366"/>
                    <w:right w:val="single" w:sz="12" w:space="0" w:color="993366"/>
                  </w:tcBorders>
                  <w:vAlign w:val="center"/>
                </w:tcPr>
                <w:p w:rsidR="001F5A8D" w:rsidRPr="00090530" w:rsidRDefault="001F5A8D" w:rsidP="00483F0B">
                  <w:pPr>
                    <w:pStyle w:val="NoSpacing"/>
                    <w:rPr>
                      <w:sz w:val="16"/>
                      <w:szCs w:val="16"/>
                    </w:rPr>
                  </w:pPr>
                </w:p>
              </w:tc>
            </w:tr>
            <w:tr w:rsidR="001F5A8D" w:rsidRPr="00090530" w:rsidTr="00886ECF">
              <w:trPr>
                <w:trHeight w:val="267"/>
              </w:trPr>
              <w:tc>
                <w:tcPr>
                  <w:tcW w:w="919" w:type="dxa"/>
                  <w:tcBorders>
                    <w:top w:val="single" w:sz="12" w:space="0" w:color="993366"/>
                    <w:left w:val="single" w:sz="12" w:space="0" w:color="993366"/>
                    <w:bottom w:val="single" w:sz="12" w:space="0" w:color="993366"/>
                    <w:right w:val="single" w:sz="12" w:space="0" w:color="993366"/>
                  </w:tcBorders>
                  <w:vAlign w:val="center"/>
                </w:tcPr>
                <w:p w:rsidR="001F5A8D" w:rsidRPr="00090530" w:rsidRDefault="001F5A8D" w:rsidP="00483F0B">
                  <w:pPr>
                    <w:pStyle w:val="NoSpacing"/>
                    <w:rPr>
                      <w:sz w:val="16"/>
                      <w:szCs w:val="16"/>
                    </w:rPr>
                  </w:pPr>
                  <w:r>
                    <w:rPr>
                      <w:bCs/>
                      <w:color w:val="000000"/>
                      <w:sz w:val="16"/>
                      <w:szCs w:val="16"/>
                    </w:rPr>
                    <w:t>Omurilik</w:t>
                  </w:r>
                </w:p>
              </w:tc>
              <w:tc>
                <w:tcPr>
                  <w:tcW w:w="802" w:type="dxa"/>
                  <w:tcBorders>
                    <w:top w:val="single" w:sz="12" w:space="0" w:color="993366"/>
                    <w:left w:val="single" w:sz="12" w:space="0" w:color="993366"/>
                    <w:bottom w:val="single" w:sz="12" w:space="0" w:color="993366"/>
                    <w:right w:val="single" w:sz="12" w:space="0" w:color="993366"/>
                  </w:tcBorders>
                  <w:vAlign w:val="center"/>
                </w:tcPr>
                <w:p w:rsidR="001F5A8D" w:rsidRPr="00090530" w:rsidRDefault="001F5A8D" w:rsidP="00483F0B">
                  <w:pPr>
                    <w:pStyle w:val="NoSpacing"/>
                    <w:rPr>
                      <w:sz w:val="16"/>
                      <w:szCs w:val="16"/>
                    </w:rPr>
                  </w:pPr>
                </w:p>
              </w:tc>
              <w:tc>
                <w:tcPr>
                  <w:tcW w:w="915" w:type="dxa"/>
                  <w:tcBorders>
                    <w:top w:val="single" w:sz="12" w:space="0" w:color="993366"/>
                    <w:left w:val="single" w:sz="12" w:space="0" w:color="993366"/>
                    <w:bottom w:val="single" w:sz="12" w:space="0" w:color="993366"/>
                    <w:right w:val="single" w:sz="12" w:space="0" w:color="993366"/>
                  </w:tcBorders>
                  <w:vAlign w:val="center"/>
                </w:tcPr>
                <w:p w:rsidR="001F5A8D" w:rsidRPr="00090530" w:rsidRDefault="001F5A8D" w:rsidP="00483F0B">
                  <w:pPr>
                    <w:pStyle w:val="NoSpacing"/>
                    <w:rPr>
                      <w:sz w:val="16"/>
                      <w:szCs w:val="16"/>
                    </w:rPr>
                  </w:pPr>
                </w:p>
              </w:tc>
              <w:tc>
                <w:tcPr>
                  <w:tcW w:w="961" w:type="dxa"/>
                  <w:tcBorders>
                    <w:top w:val="single" w:sz="12" w:space="0" w:color="993366"/>
                    <w:left w:val="single" w:sz="12" w:space="0" w:color="993366"/>
                    <w:bottom w:val="single" w:sz="12" w:space="0" w:color="993366"/>
                    <w:right w:val="single" w:sz="12" w:space="0" w:color="993366"/>
                  </w:tcBorders>
                  <w:vAlign w:val="center"/>
                </w:tcPr>
                <w:p w:rsidR="001F5A8D" w:rsidRPr="00090530" w:rsidRDefault="001F5A8D" w:rsidP="00483F0B">
                  <w:pPr>
                    <w:pStyle w:val="NoSpacing"/>
                    <w:rPr>
                      <w:sz w:val="16"/>
                      <w:szCs w:val="16"/>
                    </w:rPr>
                  </w:pPr>
                </w:p>
              </w:tc>
              <w:tc>
                <w:tcPr>
                  <w:tcW w:w="756" w:type="dxa"/>
                  <w:tcBorders>
                    <w:top w:val="single" w:sz="12" w:space="0" w:color="993366"/>
                    <w:left w:val="single" w:sz="12" w:space="0" w:color="993366"/>
                    <w:bottom w:val="single" w:sz="12" w:space="0" w:color="993366"/>
                    <w:right w:val="single" w:sz="12" w:space="0" w:color="993366"/>
                  </w:tcBorders>
                  <w:vAlign w:val="center"/>
                </w:tcPr>
                <w:p w:rsidR="001F5A8D" w:rsidRPr="00090530" w:rsidRDefault="001F5A8D" w:rsidP="00483F0B">
                  <w:pPr>
                    <w:pStyle w:val="NoSpacing"/>
                    <w:rPr>
                      <w:color w:val="FF0000"/>
                      <w:sz w:val="16"/>
                      <w:szCs w:val="16"/>
                    </w:rPr>
                  </w:pPr>
                </w:p>
              </w:tc>
              <w:tc>
                <w:tcPr>
                  <w:tcW w:w="1019" w:type="dxa"/>
                  <w:tcBorders>
                    <w:top w:val="single" w:sz="12" w:space="0" w:color="993366"/>
                    <w:left w:val="single" w:sz="12" w:space="0" w:color="993366"/>
                    <w:bottom w:val="single" w:sz="12" w:space="0" w:color="993366"/>
                    <w:right w:val="single" w:sz="12" w:space="0" w:color="993366"/>
                  </w:tcBorders>
                  <w:vAlign w:val="center"/>
                </w:tcPr>
                <w:p w:rsidR="001F5A8D" w:rsidRPr="00090530" w:rsidRDefault="001F5A8D" w:rsidP="00483F0B">
                  <w:pPr>
                    <w:pStyle w:val="NoSpacing"/>
                    <w:rPr>
                      <w:sz w:val="16"/>
                      <w:szCs w:val="16"/>
                    </w:rPr>
                  </w:pPr>
                </w:p>
              </w:tc>
            </w:tr>
            <w:tr w:rsidR="001F5A8D" w:rsidRPr="00090530" w:rsidTr="00886ECF">
              <w:trPr>
                <w:trHeight w:val="122"/>
              </w:trPr>
              <w:tc>
                <w:tcPr>
                  <w:tcW w:w="919" w:type="dxa"/>
                  <w:tcBorders>
                    <w:top w:val="single" w:sz="12" w:space="0" w:color="993366"/>
                    <w:left w:val="single" w:sz="12" w:space="0" w:color="993366"/>
                    <w:bottom w:val="single" w:sz="12" w:space="0" w:color="993366"/>
                    <w:right w:val="single" w:sz="12" w:space="0" w:color="993366"/>
                  </w:tcBorders>
                  <w:vAlign w:val="center"/>
                </w:tcPr>
                <w:p w:rsidR="001F5A8D" w:rsidRPr="00090530" w:rsidRDefault="001F5A8D" w:rsidP="00483F0B">
                  <w:pPr>
                    <w:pStyle w:val="NoSpacing"/>
                    <w:rPr>
                      <w:sz w:val="16"/>
                      <w:szCs w:val="16"/>
                    </w:rPr>
                  </w:pPr>
                  <w:r>
                    <w:rPr>
                      <w:bCs/>
                      <w:color w:val="000000"/>
                      <w:sz w:val="16"/>
                      <w:szCs w:val="16"/>
                    </w:rPr>
                    <w:t>Mide</w:t>
                  </w:r>
                </w:p>
              </w:tc>
              <w:tc>
                <w:tcPr>
                  <w:tcW w:w="802" w:type="dxa"/>
                  <w:tcBorders>
                    <w:top w:val="single" w:sz="12" w:space="0" w:color="993366"/>
                    <w:left w:val="single" w:sz="12" w:space="0" w:color="993366"/>
                    <w:bottom w:val="single" w:sz="12" w:space="0" w:color="993366"/>
                    <w:right w:val="single" w:sz="12" w:space="0" w:color="993366"/>
                  </w:tcBorders>
                  <w:vAlign w:val="center"/>
                </w:tcPr>
                <w:p w:rsidR="001F5A8D" w:rsidRPr="00090530" w:rsidRDefault="001F5A8D" w:rsidP="00483F0B">
                  <w:pPr>
                    <w:pStyle w:val="NoSpacing"/>
                    <w:rPr>
                      <w:sz w:val="16"/>
                      <w:szCs w:val="16"/>
                    </w:rPr>
                  </w:pPr>
                </w:p>
              </w:tc>
              <w:tc>
                <w:tcPr>
                  <w:tcW w:w="915" w:type="dxa"/>
                  <w:tcBorders>
                    <w:top w:val="single" w:sz="12" w:space="0" w:color="993366"/>
                    <w:left w:val="single" w:sz="12" w:space="0" w:color="993366"/>
                    <w:bottom w:val="single" w:sz="12" w:space="0" w:color="993366"/>
                    <w:right w:val="single" w:sz="12" w:space="0" w:color="993366"/>
                  </w:tcBorders>
                  <w:vAlign w:val="center"/>
                </w:tcPr>
                <w:p w:rsidR="001F5A8D" w:rsidRPr="00090530" w:rsidRDefault="001F5A8D" w:rsidP="00483F0B">
                  <w:pPr>
                    <w:pStyle w:val="NoSpacing"/>
                    <w:rPr>
                      <w:sz w:val="16"/>
                      <w:szCs w:val="16"/>
                    </w:rPr>
                  </w:pPr>
                </w:p>
              </w:tc>
              <w:tc>
                <w:tcPr>
                  <w:tcW w:w="961" w:type="dxa"/>
                  <w:tcBorders>
                    <w:top w:val="single" w:sz="12" w:space="0" w:color="993366"/>
                    <w:left w:val="single" w:sz="12" w:space="0" w:color="993366"/>
                    <w:bottom w:val="single" w:sz="12" w:space="0" w:color="993366"/>
                    <w:right w:val="single" w:sz="12" w:space="0" w:color="993366"/>
                  </w:tcBorders>
                  <w:vAlign w:val="center"/>
                </w:tcPr>
                <w:p w:rsidR="001F5A8D" w:rsidRPr="00090530" w:rsidRDefault="001F5A8D" w:rsidP="00483F0B">
                  <w:pPr>
                    <w:pStyle w:val="NoSpacing"/>
                    <w:rPr>
                      <w:sz w:val="16"/>
                      <w:szCs w:val="16"/>
                    </w:rPr>
                  </w:pPr>
                </w:p>
              </w:tc>
              <w:tc>
                <w:tcPr>
                  <w:tcW w:w="756" w:type="dxa"/>
                  <w:tcBorders>
                    <w:top w:val="single" w:sz="12" w:space="0" w:color="993366"/>
                    <w:left w:val="single" w:sz="12" w:space="0" w:color="993366"/>
                    <w:bottom w:val="single" w:sz="12" w:space="0" w:color="993366"/>
                    <w:right w:val="single" w:sz="12" w:space="0" w:color="993366"/>
                  </w:tcBorders>
                  <w:vAlign w:val="center"/>
                </w:tcPr>
                <w:p w:rsidR="001F5A8D" w:rsidRPr="00090530" w:rsidRDefault="001F5A8D" w:rsidP="00483F0B">
                  <w:pPr>
                    <w:pStyle w:val="NoSpacing"/>
                    <w:rPr>
                      <w:color w:val="FF0000"/>
                      <w:sz w:val="16"/>
                      <w:szCs w:val="16"/>
                    </w:rPr>
                  </w:pPr>
                </w:p>
              </w:tc>
              <w:tc>
                <w:tcPr>
                  <w:tcW w:w="1019" w:type="dxa"/>
                  <w:tcBorders>
                    <w:top w:val="single" w:sz="12" w:space="0" w:color="993366"/>
                    <w:left w:val="single" w:sz="12" w:space="0" w:color="993366"/>
                    <w:bottom w:val="single" w:sz="12" w:space="0" w:color="993366"/>
                    <w:right w:val="single" w:sz="12" w:space="0" w:color="993366"/>
                  </w:tcBorders>
                  <w:vAlign w:val="center"/>
                </w:tcPr>
                <w:p w:rsidR="001F5A8D" w:rsidRPr="00090530" w:rsidRDefault="001F5A8D" w:rsidP="00483F0B">
                  <w:pPr>
                    <w:pStyle w:val="NoSpacing"/>
                    <w:rPr>
                      <w:sz w:val="16"/>
                      <w:szCs w:val="16"/>
                    </w:rPr>
                  </w:pPr>
                </w:p>
              </w:tc>
            </w:tr>
          </w:tbl>
          <w:p w:rsidR="001F5A8D" w:rsidRPr="00A409C6" w:rsidRDefault="001F5A8D" w:rsidP="00A409C6">
            <w:pPr>
              <w:jc w:val="both"/>
              <w:rPr>
                <w:b/>
                <w:bCs/>
                <w:sz w:val="22"/>
                <w:szCs w:val="22"/>
              </w:rPr>
            </w:pPr>
          </w:p>
          <w:p w:rsidR="001F5A8D" w:rsidRPr="00A409C6" w:rsidRDefault="001F5A8D" w:rsidP="00A409C6">
            <w:pPr>
              <w:jc w:val="both"/>
              <w:rPr>
                <w:b/>
                <w:sz w:val="22"/>
                <w:szCs w:val="22"/>
                <w:u w:val="single"/>
              </w:rPr>
            </w:pPr>
            <w:r w:rsidRPr="00A409C6">
              <w:rPr>
                <w:b/>
                <w:bCs/>
                <w:sz w:val="22"/>
                <w:szCs w:val="22"/>
              </w:rPr>
              <w:t>4-</w:t>
            </w:r>
            <w:r w:rsidRPr="00A409C6">
              <w:rPr>
                <w:b/>
                <w:sz w:val="22"/>
                <w:szCs w:val="22"/>
              </w:rPr>
              <w:t xml:space="preserve"> Beynin vücuttaki görevleri arasında, aşağıdakilerden hangisi </w:t>
            </w:r>
            <w:r w:rsidRPr="00A409C6">
              <w:rPr>
                <w:b/>
                <w:sz w:val="22"/>
                <w:szCs w:val="22"/>
                <w:u w:val="single"/>
              </w:rPr>
              <w:t>bulunmaz?</w:t>
            </w:r>
          </w:p>
          <w:p w:rsidR="001F5A8D" w:rsidRPr="00A409C6" w:rsidRDefault="001F5A8D" w:rsidP="00A409C6">
            <w:pPr>
              <w:numPr>
                <w:ilvl w:val="0"/>
                <w:numId w:val="2"/>
              </w:numPr>
              <w:jc w:val="both"/>
              <w:rPr>
                <w:b/>
                <w:sz w:val="20"/>
                <w:szCs w:val="20"/>
              </w:rPr>
            </w:pPr>
            <w:r w:rsidRPr="00A409C6">
              <w:rPr>
                <w:b/>
                <w:sz w:val="20"/>
                <w:szCs w:val="20"/>
              </w:rPr>
              <w:t>İstemsiz olarak çalışan, iç organların çalışmasını kontrol eder.</w:t>
            </w:r>
          </w:p>
          <w:p w:rsidR="001F5A8D" w:rsidRPr="00A409C6" w:rsidRDefault="001F5A8D" w:rsidP="00A409C6">
            <w:pPr>
              <w:numPr>
                <w:ilvl w:val="0"/>
                <w:numId w:val="2"/>
              </w:numPr>
              <w:jc w:val="both"/>
              <w:rPr>
                <w:b/>
                <w:sz w:val="20"/>
                <w:szCs w:val="20"/>
              </w:rPr>
            </w:pPr>
            <w:r w:rsidRPr="00A409C6">
              <w:rPr>
                <w:b/>
                <w:sz w:val="20"/>
                <w:szCs w:val="20"/>
              </w:rPr>
              <w:t>Yeni bilgilerin öğrenilmesi ve hafızada saklanmasını sağlar.</w:t>
            </w:r>
          </w:p>
          <w:p w:rsidR="001F5A8D" w:rsidRPr="00A409C6" w:rsidRDefault="001F5A8D" w:rsidP="00A409C6">
            <w:pPr>
              <w:numPr>
                <w:ilvl w:val="0"/>
                <w:numId w:val="2"/>
              </w:numPr>
              <w:jc w:val="both"/>
              <w:rPr>
                <w:b/>
                <w:sz w:val="20"/>
                <w:szCs w:val="20"/>
              </w:rPr>
            </w:pPr>
            <w:r w:rsidRPr="00A409C6">
              <w:rPr>
                <w:b/>
                <w:sz w:val="20"/>
                <w:szCs w:val="20"/>
              </w:rPr>
              <w:t>Kanın yapısındaki maddelere göre, acıkma ile susamanın kontrol edilmesini sağlar.</w:t>
            </w:r>
          </w:p>
          <w:p w:rsidR="001F5A8D" w:rsidRPr="00A409C6" w:rsidRDefault="001F5A8D" w:rsidP="00A409C6">
            <w:pPr>
              <w:numPr>
                <w:ilvl w:val="0"/>
                <w:numId w:val="2"/>
              </w:numPr>
              <w:jc w:val="both"/>
              <w:rPr>
                <w:b/>
                <w:sz w:val="20"/>
                <w:szCs w:val="20"/>
              </w:rPr>
            </w:pPr>
            <w:r w:rsidRPr="00A409C6">
              <w:rPr>
                <w:b/>
                <w:sz w:val="20"/>
                <w:szCs w:val="20"/>
              </w:rPr>
              <w:t>Kol ve bacak kaslarının çalışmasını denetler.</w:t>
            </w:r>
          </w:p>
          <w:p w:rsidR="001F5A8D" w:rsidRPr="00A409C6" w:rsidRDefault="001F5A8D" w:rsidP="00A409C6">
            <w:pPr>
              <w:jc w:val="both"/>
              <w:rPr>
                <w:b/>
                <w:sz w:val="20"/>
                <w:szCs w:val="20"/>
              </w:rPr>
            </w:pPr>
          </w:p>
          <w:p w:rsidR="001F5A8D" w:rsidRPr="00A409C6" w:rsidRDefault="001F5A8D" w:rsidP="00A409C6">
            <w:pPr>
              <w:jc w:val="both"/>
              <w:rPr>
                <w:b/>
                <w:sz w:val="20"/>
                <w:szCs w:val="20"/>
              </w:rPr>
            </w:pPr>
            <w:r w:rsidRPr="00A409C6">
              <w:rPr>
                <w:b/>
                <w:sz w:val="20"/>
                <w:szCs w:val="20"/>
              </w:rPr>
              <w:t>11-Müge tekerlekli sandalye kullandığı için okul merdiveninden çıkmakta zorlanıyor. Sınıf arkadaşları Müge’nin merdiven yerine bir engelli rampası kullanması gerektiğini düşünüp engelli rampası projelerinin resmini çiziyorlar.</w:t>
            </w:r>
          </w:p>
          <w:p w:rsidR="001F5A8D" w:rsidRPr="00A409C6" w:rsidRDefault="001F5A8D" w:rsidP="00A409C6">
            <w:pPr>
              <w:rPr>
                <w:b/>
                <w:sz w:val="20"/>
                <w:szCs w:val="20"/>
              </w:rPr>
            </w:pPr>
            <w:r w:rsidRPr="00A409C6">
              <w:rPr>
                <w:b/>
                <w:sz w:val="20"/>
                <w:szCs w:val="20"/>
              </w:rPr>
              <w:t>Hangi öğrencinin yaptığı proje seçilmeli ki Müge rampadan çıkarken en az kuvveti harcasın?     (  h-Yükseklik, L-Yol  )</w:t>
            </w:r>
          </w:p>
          <w:p w:rsidR="001F5A8D" w:rsidRPr="00A409C6" w:rsidRDefault="001F5A8D" w:rsidP="00A409C6">
            <w:pPr>
              <w:ind w:left="180"/>
              <w:rPr>
                <w:b/>
                <w:sz w:val="22"/>
                <w:szCs w:val="22"/>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43" o:spid="_x0000_s1026" type="#_x0000_t75" alt="eğikd" style="position:absolute;left:0;text-align:left;margin-left:16.95pt;margin-top:6.2pt;width:221.1pt;height:90pt;z-index:-251654656;visibility:visible">
                  <v:imagedata r:id="rId5" o:title=""/>
                </v:shape>
              </w:pict>
            </w:r>
            <w:r w:rsidRPr="00A409C6">
              <w:rPr>
                <w:b/>
                <w:sz w:val="20"/>
                <w:szCs w:val="20"/>
              </w:rPr>
              <w:t>A ) Esma</w:t>
            </w:r>
            <w:r w:rsidRPr="00A409C6">
              <w:rPr>
                <w:b/>
                <w:sz w:val="18"/>
                <w:szCs w:val="18"/>
              </w:rPr>
              <w:tab/>
              <w:t xml:space="preserve">                                                  </w:t>
            </w:r>
            <w:r w:rsidRPr="00A409C6">
              <w:rPr>
                <w:b/>
                <w:sz w:val="20"/>
                <w:szCs w:val="20"/>
              </w:rPr>
              <w:t>B) Cem</w:t>
            </w:r>
            <w:r w:rsidRPr="00A409C6">
              <w:rPr>
                <w:b/>
                <w:sz w:val="18"/>
                <w:szCs w:val="18"/>
              </w:rPr>
              <w:t xml:space="preserve">                      </w:t>
            </w:r>
          </w:p>
          <w:p w:rsidR="001F5A8D" w:rsidRPr="00A409C6" w:rsidRDefault="001F5A8D" w:rsidP="00A409C6">
            <w:pPr>
              <w:ind w:left="180"/>
              <w:rPr>
                <w:b/>
                <w:sz w:val="22"/>
                <w:szCs w:val="22"/>
              </w:rPr>
            </w:pPr>
          </w:p>
          <w:p w:rsidR="001F5A8D" w:rsidRPr="00A409C6" w:rsidRDefault="001F5A8D" w:rsidP="00A409C6">
            <w:pPr>
              <w:ind w:left="180"/>
              <w:rPr>
                <w:b/>
                <w:sz w:val="22"/>
                <w:szCs w:val="22"/>
              </w:rPr>
            </w:pPr>
          </w:p>
          <w:p w:rsidR="001F5A8D" w:rsidRPr="00A409C6" w:rsidRDefault="001F5A8D" w:rsidP="00A409C6">
            <w:pPr>
              <w:ind w:left="180"/>
              <w:rPr>
                <w:b/>
                <w:sz w:val="22"/>
                <w:szCs w:val="22"/>
              </w:rPr>
            </w:pPr>
          </w:p>
          <w:p w:rsidR="001F5A8D" w:rsidRPr="00A409C6" w:rsidRDefault="001F5A8D" w:rsidP="00A409C6">
            <w:pPr>
              <w:tabs>
                <w:tab w:val="left" w:pos="3450"/>
              </w:tabs>
              <w:ind w:left="180"/>
              <w:rPr>
                <w:b/>
                <w:sz w:val="20"/>
                <w:szCs w:val="20"/>
              </w:rPr>
            </w:pPr>
            <w:r w:rsidRPr="00A409C6">
              <w:rPr>
                <w:b/>
                <w:sz w:val="20"/>
                <w:szCs w:val="20"/>
              </w:rPr>
              <w:t xml:space="preserve">C) </w:t>
            </w:r>
            <w:r w:rsidRPr="00A409C6">
              <w:rPr>
                <w:b/>
                <w:sz w:val="20"/>
                <w:szCs w:val="20"/>
              </w:rPr>
              <w:tab/>
              <w:t>D) Arda</w:t>
            </w:r>
          </w:p>
          <w:p w:rsidR="001F5A8D" w:rsidRPr="00A409C6" w:rsidRDefault="001F5A8D" w:rsidP="00A409C6">
            <w:pPr>
              <w:ind w:left="180"/>
              <w:rPr>
                <w:b/>
                <w:sz w:val="22"/>
                <w:szCs w:val="22"/>
              </w:rPr>
            </w:pPr>
          </w:p>
          <w:p w:rsidR="001F5A8D" w:rsidRPr="00A409C6" w:rsidRDefault="001F5A8D" w:rsidP="00A409C6">
            <w:pPr>
              <w:ind w:left="180"/>
              <w:rPr>
                <w:b/>
                <w:sz w:val="22"/>
                <w:szCs w:val="22"/>
              </w:rPr>
            </w:pPr>
          </w:p>
          <w:p w:rsidR="001F5A8D" w:rsidRPr="00A409C6" w:rsidRDefault="001F5A8D" w:rsidP="00A409C6">
            <w:pPr>
              <w:rPr>
                <w:b/>
                <w:sz w:val="22"/>
                <w:szCs w:val="22"/>
              </w:rPr>
            </w:pPr>
          </w:p>
          <w:p w:rsidR="001F5A8D" w:rsidRPr="00A409C6" w:rsidRDefault="001F5A8D" w:rsidP="00A409C6">
            <w:pPr>
              <w:tabs>
                <w:tab w:val="left" w:pos="13183"/>
              </w:tabs>
              <w:jc w:val="both"/>
              <w:rPr>
                <w:b/>
                <w:sz w:val="22"/>
                <w:szCs w:val="22"/>
              </w:rPr>
            </w:pPr>
          </w:p>
          <w:p w:rsidR="001F5A8D" w:rsidRPr="00A409C6" w:rsidRDefault="001F5A8D" w:rsidP="00A409C6">
            <w:pPr>
              <w:tabs>
                <w:tab w:val="left" w:pos="13183"/>
              </w:tabs>
              <w:jc w:val="both"/>
              <w:rPr>
                <w:b/>
                <w:sz w:val="22"/>
                <w:szCs w:val="22"/>
              </w:rPr>
            </w:pPr>
            <w:r w:rsidRPr="00A409C6">
              <w:rPr>
                <w:b/>
                <w:sz w:val="22"/>
                <w:szCs w:val="22"/>
              </w:rPr>
              <w:t>12- Aşağıda yük dağılımları verilmiş cisimlerden hangisi nötrdür?</w:t>
            </w:r>
          </w:p>
          <w:p w:rsidR="001F5A8D" w:rsidRPr="00A409C6" w:rsidRDefault="001F5A8D" w:rsidP="00A409C6">
            <w:pPr>
              <w:rPr>
                <w:b/>
                <w:sz w:val="22"/>
                <w:szCs w:val="22"/>
              </w:rPr>
            </w:pPr>
            <w:r w:rsidRPr="00A409C6">
              <w:rPr>
                <w:i/>
                <w:sz w:val="20"/>
                <w:szCs w:val="20"/>
              </w:rPr>
              <w:t xml:space="preserve">  </w:t>
            </w:r>
            <w:r w:rsidRPr="00A409C6">
              <w:rPr>
                <w:i/>
                <w:noProof/>
                <w:sz w:val="20"/>
                <w:szCs w:val="20"/>
              </w:rPr>
              <w:pict>
                <v:shape id="Resim 1" o:spid="_x0000_i1025" type="#_x0000_t75" style="width:246pt;height:45.75pt;visibility:visible">
                  <v:imagedata r:id="rId6" o:title=""/>
                </v:shape>
              </w:pict>
            </w:r>
          </w:p>
          <w:p w:rsidR="001F5A8D" w:rsidRPr="00A409C6" w:rsidRDefault="001F5A8D" w:rsidP="00A409C6">
            <w:pPr>
              <w:rPr>
                <w:sz w:val="22"/>
                <w:szCs w:val="22"/>
              </w:rPr>
            </w:pPr>
            <w:r w:rsidRPr="00A409C6">
              <w:rPr>
                <w:b/>
                <w:sz w:val="22"/>
                <w:szCs w:val="22"/>
              </w:rPr>
              <w:t>13-</w:t>
            </w:r>
          </w:p>
          <w:p w:rsidR="001F5A8D" w:rsidRPr="00A409C6" w:rsidRDefault="001F5A8D" w:rsidP="00A409C6">
            <w:pPr>
              <w:tabs>
                <w:tab w:val="left" w:pos="13183"/>
              </w:tabs>
              <w:jc w:val="both"/>
              <w:rPr>
                <w:b/>
                <w:sz w:val="20"/>
                <w:szCs w:val="20"/>
              </w:rPr>
            </w:pPr>
            <w:r w:rsidRPr="00A409C6">
              <w:rPr>
                <w:b/>
                <w:sz w:val="20"/>
                <w:szCs w:val="20"/>
              </w:rPr>
              <w:t xml:space="preserve">Şekle göre K , L ve M cisimlerinin yük durumları aşağıdakilerden hangisi gibidir?   </w:t>
            </w:r>
          </w:p>
          <w:p w:rsidR="001F5A8D" w:rsidRPr="00A409C6" w:rsidRDefault="001F5A8D" w:rsidP="00A409C6">
            <w:pPr>
              <w:tabs>
                <w:tab w:val="left" w:pos="13183"/>
              </w:tabs>
              <w:rPr>
                <w:b/>
                <w:sz w:val="20"/>
                <w:szCs w:val="20"/>
              </w:rPr>
            </w:pPr>
            <w:r w:rsidRPr="00A409C6">
              <w:rPr>
                <w:b/>
                <w:sz w:val="20"/>
                <w:szCs w:val="20"/>
              </w:rPr>
              <w:t xml:space="preserve">             K           L        M                                                                          </w:t>
            </w:r>
          </w:p>
          <w:p w:rsidR="001F5A8D" w:rsidRPr="00A409C6" w:rsidRDefault="001F5A8D" w:rsidP="00A409C6">
            <w:pPr>
              <w:tabs>
                <w:tab w:val="left" w:pos="13183"/>
              </w:tabs>
              <w:jc w:val="both"/>
              <w:rPr>
                <w:b/>
                <w:sz w:val="20"/>
                <w:szCs w:val="20"/>
              </w:rPr>
            </w:pPr>
            <w:r w:rsidRPr="00A409C6">
              <w:rPr>
                <w:b/>
                <w:sz w:val="20"/>
                <w:szCs w:val="20"/>
              </w:rPr>
              <w:t>A )        -           +         +</w:t>
            </w:r>
          </w:p>
          <w:p w:rsidR="001F5A8D" w:rsidRPr="00A409C6" w:rsidRDefault="001F5A8D" w:rsidP="00A409C6">
            <w:pPr>
              <w:tabs>
                <w:tab w:val="left" w:pos="13183"/>
              </w:tabs>
              <w:jc w:val="both"/>
              <w:rPr>
                <w:b/>
                <w:sz w:val="20"/>
                <w:szCs w:val="20"/>
              </w:rPr>
            </w:pPr>
            <w:r w:rsidRPr="00A409C6">
              <w:rPr>
                <w:b/>
                <w:sz w:val="20"/>
                <w:szCs w:val="20"/>
              </w:rPr>
              <w:t>B )        +           -         +</w:t>
            </w:r>
          </w:p>
          <w:p w:rsidR="001F5A8D" w:rsidRPr="00A409C6" w:rsidRDefault="001F5A8D" w:rsidP="00A409C6">
            <w:pPr>
              <w:tabs>
                <w:tab w:val="left" w:pos="13183"/>
              </w:tabs>
              <w:jc w:val="both"/>
              <w:rPr>
                <w:b/>
                <w:sz w:val="20"/>
                <w:szCs w:val="20"/>
              </w:rPr>
            </w:pPr>
            <w:r w:rsidRPr="00A409C6">
              <w:rPr>
                <w:b/>
                <w:sz w:val="20"/>
                <w:szCs w:val="20"/>
              </w:rPr>
              <w:t>C )        -            -         +</w:t>
            </w:r>
          </w:p>
          <w:p w:rsidR="001F5A8D" w:rsidRPr="00A409C6" w:rsidRDefault="001F5A8D" w:rsidP="00A409C6">
            <w:pPr>
              <w:tabs>
                <w:tab w:val="left" w:pos="13183"/>
              </w:tabs>
              <w:jc w:val="both"/>
              <w:rPr>
                <w:b/>
                <w:sz w:val="20"/>
                <w:szCs w:val="20"/>
              </w:rPr>
            </w:pPr>
            <w:r>
              <w:rPr>
                <w:noProof/>
              </w:rPr>
              <w:pict>
                <v:shape id="_x0000_s1027" type="#_x0000_t75" style="position:absolute;left:0;text-align:left;margin-left:-3.6pt;margin-top:-68.1pt;width:102.75pt;height:90pt;z-index:251662848;visibility:visible" wrapcoords="-158 0 -158 21420 21600 21420 21600 0 -158 0">
                  <v:imagedata r:id="rId7" o:title=""/>
                  <w10:wrap type="through"/>
                </v:shape>
              </w:pict>
            </w:r>
            <w:r w:rsidRPr="00A409C6">
              <w:rPr>
                <w:b/>
                <w:sz w:val="20"/>
                <w:szCs w:val="20"/>
              </w:rPr>
              <w:t>D )        +           -         +</w:t>
            </w:r>
          </w:p>
          <w:p w:rsidR="001F5A8D" w:rsidRPr="00A409C6" w:rsidRDefault="001F5A8D" w:rsidP="00A409C6">
            <w:pPr>
              <w:jc w:val="both"/>
              <w:rPr>
                <w:b/>
                <w:sz w:val="22"/>
                <w:szCs w:val="22"/>
              </w:rPr>
            </w:pPr>
          </w:p>
          <w:p w:rsidR="001F5A8D" w:rsidRPr="00A409C6" w:rsidRDefault="001F5A8D" w:rsidP="00A409C6">
            <w:pPr>
              <w:jc w:val="both"/>
              <w:rPr>
                <w:b/>
                <w:sz w:val="22"/>
                <w:szCs w:val="22"/>
              </w:rPr>
            </w:pPr>
            <w:r w:rsidRPr="00A409C6">
              <w:rPr>
                <w:b/>
                <w:sz w:val="22"/>
                <w:szCs w:val="22"/>
              </w:rPr>
              <w:t>14- Yandaki şekilde yaprakları kapalı nötr bir elektroskop görülmektedir. Bu elektroskopun topuzuna pozitif yüklü bir cisim yaklaştırılırsa yaprakların son durumu ne olur?</w:t>
            </w:r>
          </w:p>
          <w:p w:rsidR="001F5A8D" w:rsidRPr="00A409C6" w:rsidRDefault="001F5A8D" w:rsidP="00A409C6">
            <w:pPr>
              <w:rPr>
                <w:b/>
                <w:sz w:val="22"/>
                <w:szCs w:val="22"/>
              </w:rPr>
            </w:pPr>
          </w:p>
          <w:p w:rsidR="001F5A8D" w:rsidRPr="00A409C6" w:rsidRDefault="001F5A8D" w:rsidP="00A409C6">
            <w:pPr>
              <w:rPr>
                <w:b/>
                <w:sz w:val="22"/>
                <w:szCs w:val="22"/>
              </w:rPr>
            </w:pPr>
            <w:r w:rsidRPr="00A409C6">
              <w:rPr>
                <w:b/>
                <w:sz w:val="22"/>
                <w:szCs w:val="22"/>
              </w:rPr>
              <w:t>A) Yapraklar pozitif yükle açılır</w:t>
            </w:r>
          </w:p>
          <w:p w:rsidR="001F5A8D" w:rsidRPr="00A409C6" w:rsidRDefault="001F5A8D" w:rsidP="00A409C6">
            <w:pPr>
              <w:rPr>
                <w:b/>
                <w:sz w:val="22"/>
                <w:szCs w:val="22"/>
              </w:rPr>
            </w:pPr>
            <w:r w:rsidRPr="00A409C6">
              <w:rPr>
                <w:b/>
                <w:sz w:val="22"/>
                <w:szCs w:val="22"/>
              </w:rPr>
              <w:t>B) Yapraklar negatif yükle açılır</w:t>
            </w:r>
          </w:p>
          <w:p w:rsidR="001F5A8D" w:rsidRPr="00A409C6" w:rsidRDefault="001F5A8D" w:rsidP="00A409C6">
            <w:pPr>
              <w:rPr>
                <w:b/>
                <w:sz w:val="22"/>
                <w:szCs w:val="22"/>
              </w:rPr>
            </w:pPr>
            <w:r w:rsidRPr="00A409C6">
              <w:rPr>
                <w:b/>
                <w:sz w:val="22"/>
                <w:szCs w:val="22"/>
              </w:rPr>
              <w:t>C) Yapraklarda bir değişiklik olmaz</w:t>
            </w:r>
          </w:p>
          <w:p w:rsidR="001F5A8D" w:rsidRPr="00A409C6" w:rsidRDefault="001F5A8D" w:rsidP="00A409C6">
            <w:pPr>
              <w:rPr>
                <w:b/>
                <w:sz w:val="22"/>
                <w:szCs w:val="22"/>
              </w:rPr>
            </w:pPr>
            <w:r w:rsidRPr="00A409C6">
              <w:rPr>
                <w:b/>
                <w:sz w:val="22"/>
                <w:szCs w:val="22"/>
              </w:rPr>
              <w:t>D) Yapraklar önce açılır sonra kapanır</w:t>
            </w:r>
            <w:r>
              <w:rPr>
                <w:noProof/>
              </w:rPr>
              <w:pict>
                <v:group id="_x0000_s1028" style="position:absolute;margin-left:152.4pt;margin-top:-71.85pt;width:106.65pt;height:78.05pt;z-index:-251652608;mso-position-horizontal-relative:text;mso-position-vertical-relative:text" coordorigin="9363,7919" coordsize="2157,1561" wrapcoords="-304 -208 -304 5192 5172 6438 13538 6438 12930 7892 12321 9762 12321 13085 13386 16408 14146 19731 14146 21392 20079 21392 20079 19731 20687 16408 21752 13085 21752 9762 20687 6438 18406 623 17493 -208 -304 -208">
                  <v:group id="_x0000_s1029" style="position:absolute;left:10620;top:7919;width:900;height:1561" coordorigin="7680,8279" coordsize="900,1561">
                    <v:group id="_x0000_s1030" style="position:absolute;left:7920;top:8279;width:360;height:1260" coordorigin="7200,7919" coordsize="360,1441">
                      <v:oval id="_x0000_s1031" style="position:absolute;left:7200;top:7919;width:360;height:360" strokeweight="1.5pt"/>
                      <v:line id="_x0000_s1032" style="position:absolute" from="7380,8279" to="7380,8999" strokeweight="1.75pt"/>
                      <v:line id="_x0000_s1033" style="position:absolute;flip:x" from="7335,8999" to="7380,9360"/>
                      <v:line id="_x0000_s1034" style="position:absolute" from="7380,8999" to="7425,9345"/>
                    </v:group>
                    <v:oval id="_x0000_s1035" style="position:absolute;left:7680;top:8580;width:900;height:1080" fillcolor="#ff9">
                      <v:fill opacity="25559f"/>
                    </v:oval>
                    <v:rect id="_x0000_s1036" style="position:absolute;left:7875;top:9660;width:540;height:180" fillcolor="#cfc"/>
                  </v:group>
                  <v:shapetype id="_x0000_t202" coordsize="21600,21600" o:spt="202" path="m,l,21600r21600,l21600,xe">
                    <v:stroke joinstyle="miter"/>
                    <v:path gradientshapeok="t" o:connecttype="rect"/>
                  </v:shapetype>
                  <v:shape id="_x0000_s1037" type="#_x0000_t202" style="position:absolute;left:9363;top:7919;width:1260;height:360" strokeweight="2pt">
                    <v:textbox style="mso-next-textbox:#_x0000_s1037">
                      <w:txbxContent>
                        <w:p w:rsidR="001F5A8D" w:rsidRPr="002B2498" w:rsidRDefault="001F5A8D" w:rsidP="00C046BC">
                          <w:r w:rsidRPr="002B2498">
                            <w:rPr>
                              <w:sz w:val="22"/>
                              <w:szCs w:val="22"/>
                            </w:rPr>
                            <w:t>+ + + + +</w:t>
                          </w:r>
                        </w:p>
                      </w:txbxContent>
                    </v:textbox>
                  </v:shape>
                  <w10:wrap type="tight"/>
                </v:group>
              </w:pict>
            </w:r>
          </w:p>
        </w:tc>
        <w:tc>
          <w:tcPr>
            <w:tcW w:w="5744" w:type="dxa"/>
          </w:tcPr>
          <w:p w:rsidR="001F5A8D" w:rsidRPr="00A409C6" w:rsidRDefault="001F5A8D" w:rsidP="00A409C6">
            <w:pPr>
              <w:tabs>
                <w:tab w:val="left" w:pos="720"/>
              </w:tabs>
              <w:ind w:right="-393"/>
              <w:jc w:val="both"/>
              <w:rPr>
                <w:b/>
                <w:bCs/>
                <w:sz w:val="20"/>
                <w:szCs w:val="20"/>
              </w:rPr>
            </w:pPr>
            <w:r w:rsidRPr="00A409C6">
              <w:rPr>
                <w:b/>
                <w:bCs/>
                <w:sz w:val="20"/>
                <w:szCs w:val="20"/>
              </w:rPr>
              <w:t xml:space="preserve">5- Duru,fiziksel anlamda iş olan bir olay ile ilgili şekildeki </w:t>
            </w:r>
          </w:p>
          <w:p w:rsidR="001F5A8D" w:rsidRPr="00A409C6" w:rsidRDefault="001F5A8D" w:rsidP="00A409C6">
            <w:pPr>
              <w:tabs>
                <w:tab w:val="left" w:pos="720"/>
              </w:tabs>
              <w:ind w:right="-393"/>
              <w:jc w:val="both"/>
              <w:rPr>
                <w:b/>
                <w:sz w:val="20"/>
                <w:szCs w:val="20"/>
              </w:rPr>
            </w:pPr>
            <w:r w:rsidRPr="00A409C6">
              <w:rPr>
                <w:b/>
                <w:bCs/>
                <w:sz w:val="20"/>
                <w:szCs w:val="20"/>
              </w:rPr>
              <w:t xml:space="preserve">tabloyu hazırlıyor. </w:t>
            </w:r>
            <w:r w:rsidRPr="00A409C6">
              <w:rPr>
                <w:b/>
                <w:sz w:val="20"/>
                <w:szCs w:val="20"/>
              </w:rPr>
              <w:t xml:space="preserve">Kuvvet ve hareket yönünü oklarla </w:t>
            </w:r>
          </w:p>
          <w:p w:rsidR="001F5A8D" w:rsidRPr="00A409C6" w:rsidRDefault="001F5A8D" w:rsidP="00A409C6">
            <w:pPr>
              <w:tabs>
                <w:tab w:val="left" w:pos="720"/>
              </w:tabs>
              <w:ind w:right="-393"/>
              <w:jc w:val="both"/>
              <w:rPr>
                <w:b/>
                <w:sz w:val="20"/>
                <w:szCs w:val="20"/>
              </w:rPr>
            </w:pPr>
            <w:r w:rsidRPr="00A409C6">
              <w:rPr>
                <w:b/>
                <w:sz w:val="20"/>
                <w:szCs w:val="20"/>
              </w:rPr>
              <w:t xml:space="preserve">göstermek isteyen Duru, tabloya aşağıdakilerden hangisi gibi </w:t>
            </w:r>
          </w:p>
          <w:p w:rsidR="001F5A8D" w:rsidRPr="00A409C6" w:rsidRDefault="001F5A8D" w:rsidP="00A409C6">
            <w:pPr>
              <w:tabs>
                <w:tab w:val="left" w:pos="720"/>
              </w:tabs>
              <w:ind w:right="-393"/>
              <w:jc w:val="both"/>
              <w:rPr>
                <w:b/>
                <w:sz w:val="20"/>
                <w:szCs w:val="20"/>
              </w:rPr>
            </w:pPr>
            <w:r w:rsidRPr="00A409C6">
              <w:rPr>
                <w:b/>
                <w:sz w:val="20"/>
                <w:szCs w:val="20"/>
              </w:rPr>
              <w:t xml:space="preserve">çizim yaparsa </w:t>
            </w:r>
            <w:r w:rsidRPr="00A409C6">
              <w:rPr>
                <w:b/>
                <w:sz w:val="20"/>
                <w:szCs w:val="20"/>
                <w:u w:val="single"/>
              </w:rPr>
              <w:t>hata yapmış olur</w:t>
            </w:r>
            <w:r w:rsidRPr="00A409C6">
              <w:rPr>
                <w:b/>
                <w:sz w:val="20"/>
                <w:szCs w:val="20"/>
              </w:rPr>
              <w:t xml:space="preserve">? </w:t>
            </w:r>
          </w:p>
          <w:p w:rsidR="001F5A8D" w:rsidRPr="00A409C6" w:rsidRDefault="001F5A8D" w:rsidP="00A409C6">
            <w:pPr>
              <w:ind w:left="180"/>
              <w:jc w:val="both"/>
              <w:rPr>
                <w:b/>
                <w:sz w:val="20"/>
                <w:szCs w:val="20"/>
              </w:rPr>
            </w:pPr>
            <w:r w:rsidRPr="00A409C6">
              <w:rPr>
                <w:b/>
                <w:sz w:val="20"/>
                <w:szCs w:val="20"/>
              </w:rPr>
              <w:t xml:space="preserve">                       </w:t>
            </w:r>
            <w:r w:rsidRPr="00A409C6">
              <w:rPr>
                <w:b/>
                <w:sz w:val="20"/>
                <w:szCs w:val="20"/>
                <w:u w:val="single"/>
              </w:rPr>
              <w:t xml:space="preserve">Kuvvet Yönü </w:t>
            </w:r>
            <w:r w:rsidRPr="00A409C6">
              <w:rPr>
                <w:b/>
                <w:sz w:val="20"/>
                <w:szCs w:val="20"/>
              </w:rPr>
              <w:t xml:space="preserve">      </w:t>
            </w:r>
            <w:r w:rsidRPr="00A409C6">
              <w:rPr>
                <w:b/>
                <w:sz w:val="20"/>
                <w:szCs w:val="20"/>
                <w:u w:val="single"/>
              </w:rPr>
              <w:t>Hareket Yönü</w:t>
            </w:r>
          </w:p>
          <w:p w:rsidR="001F5A8D" w:rsidRPr="00A409C6" w:rsidRDefault="001F5A8D" w:rsidP="00A409C6">
            <w:pPr>
              <w:ind w:left="180"/>
              <w:rPr>
                <w:b/>
                <w:sz w:val="18"/>
                <w:szCs w:val="18"/>
              </w:rPr>
            </w:pPr>
            <w:r>
              <w:rPr>
                <w:noProof/>
              </w:rPr>
              <w:pict>
                <v:shape id="Resim 14" o:spid="_x0000_s1038" type="#_x0000_t75" alt="1194985600143528727arrow-up-blue_benji_park_01" style="position:absolute;left:0;text-align:left;margin-left:157.8pt;margin-top:3.3pt;width:20.05pt;height:18.65pt;z-index:-251662848;visibility:visible">
                  <v:imagedata r:id="rId8" o:title=""/>
                </v:shape>
              </w:pict>
            </w:r>
            <w:r>
              <w:rPr>
                <w:noProof/>
              </w:rPr>
              <w:pict>
                <v:shape id="Resim 12" o:spid="_x0000_s1039" type="#_x0000_t75" alt="yukok" style="position:absolute;left:0;text-align:left;margin-left:89.2pt;margin-top:2.55pt;width:15.35pt;height:22.4pt;z-index:-251667968;visibility:visible">
                  <v:imagedata r:id="rId9" o:title=""/>
                </v:shape>
              </w:pict>
            </w:r>
          </w:p>
          <w:p w:rsidR="001F5A8D" w:rsidRPr="00A409C6" w:rsidRDefault="001F5A8D" w:rsidP="00A409C6">
            <w:pPr>
              <w:rPr>
                <w:b/>
                <w:bCs/>
                <w:sz w:val="16"/>
                <w:szCs w:val="16"/>
              </w:rPr>
            </w:pPr>
            <w:r w:rsidRPr="00A409C6">
              <w:rPr>
                <w:b/>
                <w:bCs/>
                <w:sz w:val="16"/>
                <w:szCs w:val="16"/>
              </w:rPr>
              <w:t>A)</w:t>
            </w:r>
          </w:p>
          <w:p w:rsidR="001F5A8D" w:rsidRPr="00A409C6" w:rsidRDefault="001F5A8D" w:rsidP="00A409C6">
            <w:pPr>
              <w:ind w:left="180"/>
              <w:rPr>
                <w:b/>
                <w:bCs/>
                <w:sz w:val="16"/>
                <w:szCs w:val="16"/>
              </w:rPr>
            </w:pPr>
            <w:r>
              <w:rPr>
                <w:noProof/>
              </w:rPr>
              <w:pict>
                <v:shape id="Resim 9" o:spid="_x0000_s1040" type="#_x0000_t75" alt="sağok" style="position:absolute;left:0;text-align:left;margin-left:84.55pt;margin-top:7.9pt;width:31pt;height:16.75pt;z-index:-251665920;visibility:visible">
                  <v:imagedata r:id="rId10" o:title=""/>
                </v:shape>
              </w:pict>
            </w:r>
            <w:r>
              <w:rPr>
                <w:noProof/>
              </w:rPr>
              <w:pict>
                <v:shape id="Resim 7" o:spid="_x0000_s1041" type="#_x0000_t75" alt="11949855961746203850arrow-right-blue_benji_p_01" style="position:absolute;left:0;text-align:left;margin-left:154.8pt;margin-top:7.9pt;width:37.3pt;height:20.55pt;z-index:-251663872;visibility:visible">
                  <v:imagedata r:id="rId11" o:title=""/>
                </v:shape>
              </w:pict>
            </w:r>
          </w:p>
          <w:p w:rsidR="001F5A8D" w:rsidRPr="00A409C6" w:rsidRDefault="001F5A8D" w:rsidP="00A409C6">
            <w:pPr>
              <w:rPr>
                <w:b/>
                <w:bCs/>
                <w:sz w:val="16"/>
                <w:szCs w:val="16"/>
              </w:rPr>
            </w:pPr>
            <w:r w:rsidRPr="00A409C6">
              <w:rPr>
                <w:b/>
                <w:bCs/>
                <w:sz w:val="16"/>
                <w:szCs w:val="16"/>
              </w:rPr>
              <w:t xml:space="preserve"> B)                                                         </w:t>
            </w:r>
          </w:p>
          <w:p w:rsidR="001F5A8D" w:rsidRPr="00A409C6" w:rsidRDefault="001F5A8D" w:rsidP="00A409C6">
            <w:pPr>
              <w:ind w:left="180"/>
              <w:rPr>
                <w:b/>
                <w:bCs/>
                <w:sz w:val="16"/>
                <w:szCs w:val="16"/>
              </w:rPr>
            </w:pPr>
            <w:r>
              <w:rPr>
                <w:noProof/>
              </w:rPr>
              <w:pict>
                <v:shape id="Resim 6" o:spid="_x0000_s1042" type="#_x0000_t75" alt="yukok" style="position:absolute;left:0;text-align:left;margin-left:84.55pt;margin-top:7.9pt;width:18.45pt;height:26.9pt;z-index:-251666944;visibility:visible">
                  <v:imagedata r:id="rId12" o:title=""/>
                </v:shape>
              </w:pict>
            </w:r>
          </w:p>
          <w:p w:rsidR="001F5A8D" w:rsidRPr="00A409C6" w:rsidRDefault="001F5A8D" w:rsidP="00A409C6">
            <w:pPr>
              <w:rPr>
                <w:b/>
                <w:bCs/>
                <w:sz w:val="16"/>
                <w:szCs w:val="16"/>
              </w:rPr>
            </w:pPr>
            <w:r>
              <w:rPr>
                <w:noProof/>
              </w:rPr>
              <w:pict>
                <v:shape id="Resim 5" o:spid="_x0000_s1043" type="#_x0000_t75" alt="11949855961746203850arrow-right-blue_benji_p_01" style="position:absolute;margin-left:153.2pt;margin-top:3.7pt;width:33.65pt;height:18.55pt;z-index:-251661824;visibility:visible">
                  <v:imagedata r:id="rId11" o:title=""/>
                </v:shape>
              </w:pict>
            </w:r>
            <w:r w:rsidRPr="00A409C6">
              <w:rPr>
                <w:b/>
                <w:bCs/>
                <w:sz w:val="16"/>
                <w:szCs w:val="16"/>
              </w:rPr>
              <w:t xml:space="preserve"> C)</w:t>
            </w:r>
          </w:p>
          <w:p w:rsidR="001F5A8D" w:rsidRPr="00A409C6" w:rsidRDefault="001F5A8D" w:rsidP="00A409C6">
            <w:pPr>
              <w:ind w:left="180"/>
              <w:rPr>
                <w:b/>
                <w:bCs/>
                <w:sz w:val="16"/>
                <w:szCs w:val="16"/>
              </w:rPr>
            </w:pPr>
          </w:p>
          <w:p w:rsidR="001F5A8D" w:rsidRPr="00A409C6" w:rsidRDefault="001F5A8D" w:rsidP="00A409C6">
            <w:pPr>
              <w:ind w:left="180"/>
              <w:rPr>
                <w:b/>
                <w:bCs/>
                <w:sz w:val="16"/>
                <w:szCs w:val="16"/>
              </w:rPr>
            </w:pPr>
          </w:p>
          <w:p w:rsidR="001F5A8D" w:rsidRPr="00A409C6" w:rsidRDefault="001F5A8D" w:rsidP="00A409C6">
            <w:pPr>
              <w:rPr>
                <w:b/>
                <w:bCs/>
                <w:sz w:val="16"/>
                <w:szCs w:val="16"/>
              </w:rPr>
            </w:pPr>
            <w:r>
              <w:rPr>
                <w:noProof/>
              </w:rPr>
              <w:pict>
                <v:shape id="Resim 4" o:spid="_x0000_s1044" type="#_x0000_t75" alt="1194985593422726425arrow-left-blue_benji_pa_01" style="position:absolute;margin-left:153.2pt;margin-top:2.7pt;width:35.05pt;height:15.95pt;z-index:-251660800;visibility:visible">
                  <v:imagedata r:id="rId13" o:title=""/>
                </v:shape>
              </w:pict>
            </w:r>
            <w:r>
              <w:rPr>
                <w:noProof/>
              </w:rPr>
              <w:pict>
                <v:shape id="Resim 1" o:spid="_x0000_s1045" type="#_x0000_t75" alt="solok" style="position:absolute;margin-left:78.4pt;margin-top:2.7pt;width:37.15pt;height:20.05pt;z-index:-251664896;visibility:visible">
                  <v:imagedata r:id="rId14" o:title=""/>
                </v:shape>
              </w:pict>
            </w:r>
            <w:r w:rsidRPr="00A409C6">
              <w:rPr>
                <w:b/>
                <w:bCs/>
                <w:sz w:val="16"/>
                <w:szCs w:val="16"/>
              </w:rPr>
              <w:t xml:space="preserve"> D) </w:t>
            </w:r>
          </w:p>
          <w:p w:rsidR="001F5A8D" w:rsidRPr="00A409C6" w:rsidRDefault="001F5A8D" w:rsidP="00A409C6">
            <w:pPr>
              <w:tabs>
                <w:tab w:val="left" w:pos="13183"/>
              </w:tabs>
              <w:jc w:val="both"/>
              <w:rPr>
                <w:sz w:val="16"/>
                <w:szCs w:val="16"/>
              </w:rPr>
            </w:pPr>
          </w:p>
          <w:p w:rsidR="001F5A8D" w:rsidRPr="00A409C6" w:rsidRDefault="001F5A8D" w:rsidP="00A409C6">
            <w:pPr>
              <w:jc w:val="both"/>
              <w:rPr>
                <w:b/>
                <w:bCs/>
                <w:sz w:val="22"/>
                <w:szCs w:val="22"/>
              </w:rPr>
            </w:pPr>
            <w:r w:rsidRPr="00A409C6">
              <w:rPr>
                <w:b/>
                <w:bCs/>
                <w:sz w:val="22"/>
                <w:szCs w:val="22"/>
              </w:rPr>
              <w:t>6-</w:t>
            </w:r>
          </w:p>
          <w:p w:rsidR="001F5A8D" w:rsidRPr="00A409C6" w:rsidRDefault="001F5A8D" w:rsidP="00A409C6">
            <w:pPr>
              <w:jc w:val="both"/>
              <w:rPr>
                <w:rFonts w:ascii="Comic Sans MS" w:hAnsi="Comic Sans MS" w:cs="Arial-BoldMT"/>
                <w:bCs/>
                <w:sz w:val="18"/>
                <w:szCs w:val="18"/>
              </w:rPr>
            </w:pPr>
            <w:r w:rsidRPr="00A409C6">
              <w:rPr>
                <w:rFonts w:ascii="Comic Sans MS" w:hAnsi="Comic Sans MS"/>
                <w:b/>
                <w:sz w:val="20"/>
                <w:szCs w:val="20"/>
              </w:rPr>
              <w:object w:dxaOrig="7198" w:dyaOrig="5399">
                <v:shape id="_x0000_i1026" type="#_x0000_t75" style="width:266.25pt;height:226.5pt" o:ole="">
                  <v:imagedata r:id="rId15" o:title=""/>
                </v:shape>
                <o:OLEObject Type="Embed" ProgID="PowerPoint.Slide.8" ShapeID="_x0000_i1026" DrawAspect="Content" ObjectID="_1482000184" r:id="rId16"/>
              </w:object>
            </w:r>
          </w:p>
          <w:p w:rsidR="001F5A8D" w:rsidRPr="00A409C6" w:rsidRDefault="001F5A8D" w:rsidP="00A409C6">
            <w:pPr>
              <w:jc w:val="both"/>
              <w:rPr>
                <w:b/>
                <w:bCs/>
                <w:sz w:val="22"/>
                <w:szCs w:val="22"/>
              </w:rPr>
            </w:pPr>
          </w:p>
          <w:p w:rsidR="001F5A8D" w:rsidRPr="00A409C6" w:rsidRDefault="001F5A8D" w:rsidP="00A409C6">
            <w:pPr>
              <w:jc w:val="both"/>
              <w:rPr>
                <w:b/>
                <w:bCs/>
                <w:sz w:val="22"/>
                <w:szCs w:val="22"/>
              </w:rPr>
            </w:pPr>
            <w:r w:rsidRPr="00A409C6">
              <w:rPr>
                <w:b/>
                <w:bCs/>
                <w:sz w:val="22"/>
                <w:szCs w:val="22"/>
              </w:rPr>
              <w:t xml:space="preserve">7-       </w:t>
            </w:r>
            <w:r w:rsidRPr="00A409C6">
              <w:rPr>
                <w:b/>
                <w:sz w:val="20"/>
                <w:szCs w:val="20"/>
              </w:rPr>
              <w:t>I.     Kuvvetten ya da yoldan kazanç sağlarlar.</w:t>
            </w:r>
          </w:p>
          <w:p w:rsidR="001F5A8D" w:rsidRPr="00A409C6" w:rsidRDefault="001F5A8D" w:rsidP="00A409C6">
            <w:pPr>
              <w:tabs>
                <w:tab w:val="left" w:pos="13183"/>
              </w:tabs>
              <w:jc w:val="both"/>
              <w:rPr>
                <w:b/>
                <w:sz w:val="20"/>
                <w:szCs w:val="20"/>
              </w:rPr>
            </w:pPr>
            <w:r w:rsidRPr="00A409C6">
              <w:rPr>
                <w:b/>
                <w:sz w:val="20"/>
                <w:szCs w:val="20"/>
              </w:rPr>
              <w:t xml:space="preserve">            II.   İş ve enerjiden kazanç sağlarlar.</w:t>
            </w:r>
          </w:p>
          <w:p w:rsidR="001F5A8D" w:rsidRPr="00A409C6" w:rsidRDefault="001F5A8D" w:rsidP="00A409C6">
            <w:pPr>
              <w:tabs>
                <w:tab w:val="left" w:pos="13183"/>
              </w:tabs>
              <w:jc w:val="both"/>
              <w:rPr>
                <w:b/>
                <w:sz w:val="20"/>
                <w:szCs w:val="20"/>
              </w:rPr>
            </w:pPr>
            <w:r w:rsidRPr="00A409C6">
              <w:rPr>
                <w:b/>
                <w:sz w:val="20"/>
                <w:szCs w:val="20"/>
              </w:rPr>
              <w:t xml:space="preserve">            III. İş yapma kolaylığı sağlar.</w:t>
            </w:r>
          </w:p>
          <w:p w:rsidR="001F5A8D" w:rsidRPr="00A409C6" w:rsidRDefault="001F5A8D" w:rsidP="00A409C6">
            <w:pPr>
              <w:tabs>
                <w:tab w:val="left" w:pos="13183"/>
              </w:tabs>
              <w:jc w:val="both"/>
              <w:rPr>
                <w:b/>
                <w:sz w:val="20"/>
                <w:szCs w:val="20"/>
              </w:rPr>
            </w:pPr>
          </w:p>
          <w:p w:rsidR="001F5A8D" w:rsidRPr="00A409C6" w:rsidRDefault="001F5A8D" w:rsidP="00A409C6">
            <w:pPr>
              <w:tabs>
                <w:tab w:val="left" w:pos="13183"/>
              </w:tabs>
              <w:jc w:val="both"/>
              <w:rPr>
                <w:sz w:val="20"/>
                <w:szCs w:val="20"/>
              </w:rPr>
            </w:pPr>
            <w:r w:rsidRPr="00A409C6">
              <w:rPr>
                <w:b/>
                <w:sz w:val="20"/>
                <w:szCs w:val="20"/>
              </w:rPr>
              <w:t>Basit makinelerle ilgili verilenlerden hangileri doğrudur?</w:t>
            </w:r>
          </w:p>
          <w:p w:rsidR="001F5A8D" w:rsidRPr="00A409C6" w:rsidRDefault="001F5A8D" w:rsidP="00A409C6">
            <w:pPr>
              <w:tabs>
                <w:tab w:val="left" w:pos="13183"/>
              </w:tabs>
              <w:jc w:val="both"/>
              <w:rPr>
                <w:b/>
                <w:sz w:val="20"/>
                <w:szCs w:val="20"/>
              </w:rPr>
            </w:pPr>
          </w:p>
          <w:p w:rsidR="001F5A8D" w:rsidRPr="00A409C6" w:rsidRDefault="001F5A8D" w:rsidP="00A409C6">
            <w:pPr>
              <w:tabs>
                <w:tab w:val="left" w:pos="13183"/>
              </w:tabs>
              <w:rPr>
                <w:b/>
                <w:sz w:val="20"/>
                <w:szCs w:val="20"/>
              </w:rPr>
            </w:pPr>
            <w:r w:rsidRPr="00A409C6">
              <w:rPr>
                <w:b/>
                <w:sz w:val="20"/>
                <w:szCs w:val="20"/>
              </w:rPr>
              <w:t>A) I ve II         B) II ve III        C) I ve III        D) I , II ve III</w:t>
            </w:r>
          </w:p>
          <w:p w:rsidR="001F5A8D" w:rsidRPr="00A409C6" w:rsidRDefault="001F5A8D" w:rsidP="00A409C6">
            <w:pPr>
              <w:jc w:val="both"/>
              <w:rPr>
                <w:rFonts w:ascii="Comic Sans MS" w:hAnsi="Comic Sans MS" w:cs="Arial-BoldMT"/>
                <w:bCs/>
                <w:sz w:val="18"/>
                <w:szCs w:val="18"/>
              </w:rPr>
            </w:pPr>
            <w:r w:rsidRPr="00A409C6">
              <w:rPr>
                <w:noProof/>
                <w:sz w:val="22"/>
                <w:szCs w:val="22"/>
              </w:rPr>
              <w:pict>
                <v:shape id="_x0000_i1027" type="#_x0000_t75" style="width:273.75pt;height:303.75pt;visibility:visible">
                  <v:imagedata r:id="rId17" o:title=""/>
                </v:shape>
              </w:pict>
            </w:r>
          </w:p>
          <w:p w:rsidR="001F5A8D" w:rsidRPr="00A409C6" w:rsidRDefault="001F5A8D" w:rsidP="00A409C6">
            <w:pPr>
              <w:jc w:val="both"/>
              <w:rPr>
                <w:b/>
                <w:bCs/>
                <w:sz w:val="22"/>
                <w:szCs w:val="22"/>
              </w:rPr>
            </w:pPr>
            <w:r w:rsidRPr="00A409C6">
              <w:rPr>
                <w:b/>
                <w:bCs/>
                <w:sz w:val="22"/>
                <w:szCs w:val="22"/>
              </w:rPr>
              <w:t>16-</w:t>
            </w:r>
            <w:r w:rsidRPr="00A409C6">
              <w:rPr>
                <w:b/>
                <w:sz w:val="22"/>
                <w:szCs w:val="22"/>
              </w:rPr>
              <w:t xml:space="preserve"> Topraklama ile ilgili aşağıdaki şekillerden hangisi </w:t>
            </w:r>
            <w:r w:rsidRPr="00A409C6">
              <w:rPr>
                <w:b/>
                <w:sz w:val="22"/>
                <w:szCs w:val="22"/>
                <w:u w:val="single"/>
              </w:rPr>
              <w:t>doğrudur?</w:t>
            </w:r>
            <w:r w:rsidRPr="00A409C6">
              <w:rPr>
                <w:b/>
                <w:sz w:val="22"/>
                <w:szCs w:val="22"/>
              </w:rPr>
              <w:t xml:space="preserve">              </w:t>
            </w:r>
          </w:p>
          <w:p w:rsidR="001F5A8D" w:rsidRPr="00A409C6" w:rsidRDefault="001F5A8D" w:rsidP="00A409C6">
            <w:pPr>
              <w:jc w:val="both"/>
              <w:rPr>
                <w:rFonts w:ascii="Comic Sans MS" w:hAnsi="Comic Sans MS" w:cs="Arial-BoldMT"/>
                <w:bCs/>
                <w:sz w:val="18"/>
                <w:szCs w:val="18"/>
              </w:rPr>
            </w:pPr>
            <w:r w:rsidRPr="00A409C6">
              <w:rPr>
                <w:noProof/>
                <w:sz w:val="20"/>
                <w:szCs w:val="20"/>
              </w:rPr>
              <w:pict>
                <v:shape id="Resim 9" o:spid="_x0000_i1028" type="#_x0000_t75" style="width:273.75pt;height:65.25pt;visibility:visible">
                  <v:imagedata r:id="rId18" o:title=""/>
                </v:shape>
              </w:pict>
            </w:r>
          </w:p>
          <w:p w:rsidR="001F5A8D" w:rsidRPr="00A409C6" w:rsidRDefault="001F5A8D" w:rsidP="00A409C6">
            <w:pPr>
              <w:jc w:val="both"/>
              <w:rPr>
                <w:b/>
                <w:bCs/>
                <w:sz w:val="20"/>
                <w:szCs w:val="20"/>
              </w:rPr>
            </w:pPr>
            <w:r>
              <w:rPr>
                <w:noProof/>
              </w:rPr>
              <w:pict>
                <v:shape id="Resim 2" o:spid="_x0000_s1046" type="#_x0000_t75" style="position:absolute;left:0;text-align:left;margin-left:1.15pt;margin-top:1.85pt;width:274.8pt;height:114.65pt;z-index:251664896;visibility:visible" wrapcoords="-59 0 -59 21459 21600 21459 21600 0 -59 0">
                  <v:imagedata r:id="rId19" o:title=""/>
                  <w10:wrap type="through"/>
                </v:shape>
              </w:pict>
            </w:r>
            <w:bookmarkStart w:id="0" w:name="_GoBack"/>
            <w:bookmarkEnd w:id="0"/>
          </w:p>
        </w:tc>
        <w:tc>
          <w:tcPr>
            <w:tcW w:w="4577" w:type="dxa"/>
          </w:tcPr>
          <w:p w:rsidR="001F5A8D" w:rsidRPr="00A409C6" w:rsidRDefault="001F5A8D" w:rsidP="00A409C6">
            <w:pPr>
              <w:rPr>
                <w:b/>
                <w:sz w:val="22"/>
                <w:szCs w:val="22"/>
                <w:u w:val="single"/>
              </w:rPr>
            </w:pPr>
            <w:r>
              <w:rPr>
                <w:noProof/>
              </w:rPr>
              <w:pict>
                <v:shape id="Resim 17" o:spid="_x0000_s1047" type="#_x0000_t75" alt="4s" style="position:absolute;margin-left:91.05pt;margin-top:2.95pt;width:126.3pt;height:90.15pt;z-index:-251659776;visibility:visible;mso-position-horizontal-relative:text;mso-position-vertical-relative:text" wrapcoords="-129 0 -129 21420 21600 21420 21600 0 -129 0">
                  <v:imagedata r:id="rId20" o:title=""/>
                  <w10:wrap type="tight"/>
                </v:shape>
              </w:pict>
            </w:r>
            <w:r w:rsidRPr="00A409C6">
              <w:rPr>
                <w:b/>
                <w:sz w:val="22"/>
                <w:szCs w:val="22"/>
              </w:rPr>
              <w:t xml:space="preserve">8- Şekildeki sürtünmesiz sistemdeki araba X noktasından serbest bırakılıyor.Buna göre hangileri </w:t>
            </w:r>
            <w:r w:rsidRPr="00A409C6">
              <w:rPr>
                <w:b/>
                <w:sz w:val="22"/>
                <w:szCs w:val="22"/>
                <w:u w:val="single"/>
              </w:rPr>
              <w:t>doğrudur?</w:t>
            </w:r>
          </w:p>
          <w:p w:rsidR="001F5A8D" w:rsidRPr="00A409C6" w:rsidRDefault="001F5A8D" w:rsidP="00A409C6">
            <w:pPr>
              <w:rPr>
                <w:b/>
                <w:sz w:val="18"/>
                <w:szCs w:val="18"/>
              </w:rPr>
            </w:pPr>
          </w:p>
          <w:p w:rsidR="001F5A8D" w:rsidRPr="00A409C6" w:rsidRDefault="001F5A8D" w:rsidP="00A409C6">
            <w:pPr>
              <w:rPr>
                <w:b/>
                <w:sz w:val="20"/>
                <w:szCs w:val="20"/>
              </w:rPr>
            </w:pPr>
            <w:r w:rsidRPr="00A409C6">
              <w:rPr>
                <w:b/>
                <w:sz w:val="20"/>
                <w:szCs w:val="20"/>
              </w:rPr>
              <w:t>I-Potansiyel enerjinin en yüksek olduğu yer X tir.</w:t>
            </w:r>
          </w:p>
          <w:p w:rsidR="001F5A8D" w:rsidRPr="00A409C6" w:rsidRDefault="001F5A8D" w:rsidP="00A409C6">
            <w:pPr>
              <w:rPr>
                <w:b/>
                <w:sz w:val="20"/>
                <w:szCs w:val="20"/>
              </w:rPr>
            </w:pPr>
            <w:r w:rsidRPr="00A409C6">
              <w:rPr>
                <w:b/>
                <w:sz w:val="20"/>
                <w:szCs w:val="20"/>
              </w:rPr>
              <w:t>II-Kinetik enerjinin en çok olduğu yerler Y ve Z dir.</w:t>
            </w:r>
          </w:p>
          <w:p w:rsidR="001F5A8D" w:rsidRPr="00A409C6" w:rsidRDefault="001F5A8D" w:rsidP="00A409C6">
            <w:pPr>
              <w:rPr>
                <w:b/>
                <w:sz w:val="20"/>
                <w:szCs w:val="20"/>
              </w:rPr>
            </w:pPr>
            <w:r w:rsidRPr="00A409C6">
              <w:rPr>
                <w:b/>
                <w:sz w:val="20"/>
                <w:szCs w:val="20"/>
              </w:rPr>
              <w:t>III- Z-T arasında potansiyel enerji artar.</w:t>
            </w:r>
          </w:p>
          <w:p w:rsidR="001F5A8D" w:rsidRPr="00A409C6" w:rsidRDefault="001F5A8D" w:rsidP="00A409C6">
            <w:pPr>
              <w:rPr>
                <w:sz w:val="20"/>
                <w:szCs w:val="20"/>
              </w:rPr>
            </w:pPr>
            <w:r w:rsidRPr="00A409C6">
              <w:rPr>
                <w:b/>
                <w:sz w:val="20"/>
                <w:szCs w:val="20"/>
              </w:rPr>
              <w:t>A) Yalnız I       B) I-II        C) II-III        D) I-II-III</w:t>
            </w:r>
          </w:p>
          <w:p w:rsidR="001F5A8D" w:rsidRPr="00A409C6" w:rsidRDefault="001F5A8D" w:rsidP="00A409C6">
            <w:pPr>
              <w:rPr>
                <w:sz w:val="20"/>
                <w:szCs w:val="20"/>
              </w:rPr>
            </w:pPr>
          </w:p>
          <w:p w:rsidR="001F5A8D" w:rsidRPr="00A409C6" w:rsidRDefault="001F5A8D" w:rsidP="00A409C6">
            <w:pPr>
              <w:tabs>
                <w:tab w:val="center" w:pos="2533"/>
              </w:tabs>
              <w:rPr>
                <w:b/>
                <w:sz w:val="22"/>
                <w:szCs w:val="22"/>
              </w:rPr>
            </w:pPr>
            <w:r>
              <w:rPr>
                <w:noProof/>
              </w:rPr>
              <w:pict>
                <v:group id="_x0000_s1048" style="position:absolute;margin-left:13.8pt;margin-top:1pt;width:116.95pt;height:75.15pt;z-index:251657728" coordorigin="1052,10644" coordsize="1995,885">
                  <v:shape id="_x0000_s1049" type="#_x0000_t75" style="position:absolute;left:2832;top:10644;width:215;height:609">
                    <v:imagedata r:id="rId21" o:title="" gain="86232f" blacklevel="-1966f" grayscale="t"/>
                  </v:shape>
                  <v:shape id="_x0000_s1050" type="#_x0000_t75" style="position:absolute;left:1052;top:10674;width:302;height:855">
                    <v:imagedata r:id="rId21" o:title="" gain="86232f" blacklevel="-1966f" grayscale="t"/>
                  </v:shape>
                  <v:line id="_x0000_s1051" style="position:absolute;rotation:-536224fd" from="1157,11323" to="3027,11323" strokeweight="1.5pt">
                    <o:lock v:ext="edit" aspectratio="t"/>
                  </v:lin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52" type="#_x0000_t5" style="position:absolute;left:1985;top:11323;width:139;height:134" fillcolor="#969696">
                    <o:lock v:ext="edit" aspectratio="t"/>
                  </v:shape>
                </v:group>
              </w:pict>
            </w:r>
            <w:r>
              <w:rPr>
                <w:noProof/>
              </w:rPr>
              <w:pict>
                <v:shape id="_x0000_s1053" type="#_x0000_t202" style="position:absolute;margin-left:136.05pt;margin-top:2.85pt;width:83.35pt;height:77.8pt;z-index:251658752">
                  <v:textbox style="mso-next-textbox:#_x0000_s1053">
                    <w:txbxContent>
                      <w:p w:rsidR="001F5A8D" w:rsidRPr="008C3B75" w:rsidRDefault="001F5A8D" w:rsidP="008C3B75">
                        <w:pPr>
                          <w:rPr>
                            <w:b/>
                            <w:sz w:val="20"/>
                            <w:szCs w:val="20"/>
                          </w:rPr>
                        </w:pPr>
                        <w:r w:rsidRPr="008C3B75">
                          <w:rPr>
                            <w:b/>
                            <w:sz w:val="20"/>
                            <w:szCs w:val="20"/>
                          </w:rPr>
                          <w:t>Küçük çocuğun büyük çocuğu</w:t>
                        </w:r>
                        <w:r>
                          <w:rPr>
                            <w:b/>
                            <w:sz w:val="20"/>
                            <w:szCs w:val="20"/>
                          </w:rPr>
                          <w:t xml:space="preserve"> (yükü)</w:t>
                        </w:r>
                        <w:r w:rsidRPr="008C3B75">
                          <w:rPr>
                            <w:b/>
                            <w:sz w:val="20"/>
                            <w:szCs w:val="20"/>
                          </w:rPr>
                          <w:t xml:space="preserve"> kaldırabilmesi için ne yapılmalıdır?</w:t>
                        </w:r>
                      </w:p>
                    </w:txbxContent>
                  </v:textbox>
                </v:shape>
              </w:pict>
            </w:r>
            <w:r w:rsidRPr="00A409C6">
              <w:rPr>
                <w:b/>
                <w:sz w:val="22"/>
                <w:szCs w:val="22"/>
              </w:rPr>
              <w:t>9-</w:t>
            </w:r>
            <w:r w:rsidRPr="00A409C6">
              <w:rPr>
                <w:b/>
                <w:sz w:val="22"/>
                <w:szCs w:val="22"/>
              </w:rPr>
              <w:tab/>
            </w:r>
          </w:p>
          <w:p w:rsidR="001F5A8D" w:rsidRPr="00A409C6" w:rsidRDefault="001F5A8D" w:rsidP="00A409C6">
            <w:pPr>
              <w:tabs>
                <w:tab w:val="left" w:pos="2533"/>
              </w:tabs>
              <w:rPr>
                <w:b/>
                <w:sz w:val="22"/>
                <w:szCs w:val="22"/>
              </w:rPr>
            </w:pPr>
            <w:r w:rsidRPr="00A409C6">
              <w:rPr>
                <w:b/>
                <w:sz w:val="22"/>
                <w:szCs w:val="22"/>
              </w:rPr>
              <w:tab/>
            </w:r>
          </w:p>
          <w:p w:rsidR="001F5A8D" w:rsidRPr="00A409C6" w:rsidRDefault="001F5A8D" w:rsidP="00A409C6">
            <w:pPr>
              <w:rPr>
                <w:sz w:val="22"/>
                <w:szCs w:val="22"/>
              </w:rPr>
            </w:pPr>
          </w:p>
          <w:p w:rsidR="001F5A8D" w:rsidRPr="00A409C6" w:rsidRDefault="001F5A8D" w:rsidP="00A409C6">
            <w:pPr>
              <w:rPr>
                <w:sz w:val="22"/>
                <w:szCs w:val="22"/>
              </w:rPr>
            </w:pPr>
          </w:p>
          <w:p w:rsidR="001F5A8D" w:rsidRPr="00A409C6" w:rsidRDefault="001F5A8D" w:rsidP="00A409C6">
            <w:pPr>
              <w:rPr>
                <w:sz w:val="22"/>
                <w:szCs w:val="22"/>
              </w:rPr>
            </w:pPr>
          </w:p>
          <w:p w:rsidR="001F5A8D" w:rsidRPr="00A409C6" w:rsidRDefault="001F5A8D" w:rsidP="00A409C6">
            <w:pPr>
              <w:rPr>
                <w:sz w:val="22"/>
                <w:szCs w:val="22"/>
              </w:rPr>
            </w:pPr>
          </w:p>
          <w:p w:rsidR="001F5A8D" w:rsidRPr="00A409C6" w:rsidRDefault="001F5A8D" w:rsidP="00A409C6">
            <w:pPr>
              <w:rPr>
                <w:b/>
                <w:sz w:val="20"/>
                <w:szCs w:val="20"/>
              </w:rPr>
            </w:pPr>
          </w:p>
          <w:p w:rsidR="001F5A8D" w:rsidRPr="00A409C6" w:rsidRDefault="001F5A8D" w:rsidP="00A409C6">
            <w:pPr>
              <w:rPr>
                <w:sz w:val="22"/>
                <w:szCs w:val="22"/>
              </w:rPr>
            </w:pPr>
            <w:r w:rsidRPr="00A409C6">
              <w:rPr>
                <w:b/>
                <w:sz w:val="20"/>
                <w:szCs w:val="20"/>
              </w:rPr>
              <w:t>A ) Destek büyük çocuğa doğru kaydırılmalı</w:t>
            </w:r>
          </w:p>
          <w:p w:rsidR="001F5A8D" w:rsidRPr="00A409C6" w:rsidRDefault="001F5A8D" w:rsidP="00A409C6">
            <w:pPr>
              <w:tabs>
                <w:tab w:val="left" w:pos="13183"/>
              </w:tabs>
              <w:rPr>
                <w:b/>
                <w:sz w:val="20"/>
                <w:szCs w:val="20"/>
              </w:rPr>
            </w:pPr>
            <w:r w:rsidRPr="00A409C6">
              <w:rPr>
                <w:b/>
                <w:sz w:val="20"/>
                <w:szCs w:val="20"/>
              </w:rPr>
              <w:t>B ) Destek küçük çocuğa doğru kaydırılmalı</w:t>
            </w:r>
          </w:p>
          <w:p w:rsidR="001F5A8D" w:rsidRPr="00A409C6" w:rsidRDefault="001F5A8D" w:rsidP="00A409C6">
            <w:pPr>
              <w:tabs>
                <w:tab w:val="left" w:pos="13183"/>
              </w:tabs>
              <w:rPr>
                <w:b/>
                <w:sz w:val="20"/>
                <w:szCs w:val="20"/>
              </w:rPr>
            </w:pPr>
            <w:r w:rsidRPr="00A409C6">
              <w:rPr>
                <w:b/>
                <w:sz w:val="20"/>
                <w:szCs w:val="20"/>
              </w:rPr>
              <w:t>C ) Küçük çocuk desteğe doğru yürümeli</w:t>
            </w:r>
          </w:p>
          <w:p w:rsidR="001F5A8D" w:rsidRPr="00A409C6" w:rsidRDefault="001F5A8D" w:rsidP="00A409C6">
            <w:pPr>
              <w:tabs>
                <w:tab w:val="left" w:pos="13183"/>
              </w:tabs>
              <w:rPr>
                <w:b/>
                <w:sz w:val="20"/>
                <w:szCs w:val="20"/>
              </w:rPr>
            </w:pPr>
            <w:r w:rsidRPr="00A409C6">
              <w:rPr>
                <w:b/>
                <w:sz w:val="20"/>
                <w:szCs w:val="20"/>
              </w:rPr>
              <w:t>D ) Daha kalın çubuk kullanılmalı</w:t>
            </w:r>
          </w:p>
          <w:p w:rsidR="001F5A8D" w:rsidRPr="00A409C6" w:rsidRDefault="001F5A8D" w:rsidP="00A409C6">
            <w:pPr>
              <w:rPr>
                <w:b/>
                <w:sz w:val="22"/>
                <w:szCs w:val="22"/>
              </w:rPr>
            </w:pPr>
          </w:p>
          <w:p w:rsidR="001F5A8D" w:rsidRPr="00A409C6" w:rsidRDefault="001F5A8D" w:rsidP="00A409C6">
            <w:pPr>
              <w:rPr>
                <w:b/>
                <w:sz w:val="22"/>
                <w:szCs w:val="22"/>
              </w:rPr>
            </w:pPr>
          </w:p>
          <w:p w:rsidR="001F5A8D" w:rsidRPr="00A409C6" w:rsidRDefault="001F5A8D" w:rsidP="00A409C6">
            <w:pPr>
              <w:rPr>
                <w:b/>
                <w:sz w:val="22"/>
                <w:szCs w:val="22"/>
              </w:rPr>
            </w:pPr>
            <w:r>
              <w:rPr>
                <w:noProof/>
              </w:rPr>
              <w:pict>
                <v:shape id="_x0000_s1054" type="#_x0000_t202" style="position:absolute;margin-left:-3.85pt;margin-top:12pt;width:91.65pt;height:107.35pt;z-index:251660800">
                  <v:textbox style="mso-next-textbox:#_x0000_s1054">
                    <w:txbxContent>
                      <w:p w:rsidR="001F5A8D" w:rsidRPr="00E4305F" w:rsidRDefault="001F5A8D" w:rsidP="00E4305F">
                        <w:pPr>
                          <w:rPr>
                            <w:b/>
                            <w:sz w:val="20"/>
                            <w:szCs w:val="20"/>
                          </w:rPr>
                        </w:pPr>
                        <w:r w:rsidRPr="00E4305F">
                          <w:rPr>
                            <w:b/>
                            <w:sz w:val="20"/>
                            <w:szCs w:val="20"/>
                          </w:rPr>
                          <w:t>Şekildeki makara siteminde 80N luk yükü çekebilmek için ne kadar kuvvet</w:t>
                        </w:r>
                        <w:r>
                          <w:rPr>
                            <w:b/>
                            <w:sz w:val="20"/>
                            <w:szCs w:val="20"/>
                          </w:rPr>
                          <w:t xml:space="preserve"> (F )</w:t>
                        </w:r>
                        <w:r w:rsidRPr="00E4305F">
                          <w:rPr>
                            <w:b/>
                            <w:sz w:val="20"/>
                            <w:szCs w:val="20"/>
                          </w:rPr>
                          <w:t xml:space="preserve"> uygulanmalıdır?</w:t>
                        </w:r>
                      </w:p>
                    </w:txbxContent>
                  </v:textbox>
                </v:shape>
              </w:pict>
            </w:r>
            <w:r w:rsidRPr="00A409C6">
              <w:rPr>
                <w:b/>
                <w:sz w:val="22"/>
                <w:szCs w:val="22"/>
              </w:rPr>
              <w:t>10-</w:t>
            </w:r>
          </w:p>
          <w:p w:rsidR="001F5A8D" w:rsidRPr="00A409C6" w:rsidRDefault="001F5A8D" w:rsidP="00A409C6">
            <w:pPr>
              <w:rPr>
                <w:sz w:val="22"/>
                <w:szCs w:val="22"/>
              </w:rPr>
            </w:pPr>
          </w:p>
          <w:p w:rsidR="001F5A8D" w:rsidRPr="00A409C6" w:rsidRDefault="001F5A8D" w:rsidP="00A409C6">
            <w:pPr>
              <w:rPr>
                <w:sz w:val="22"/>
                <w:szCs w:val="22"/>
              </w:rPr>
            </w:pPr>
          </w:p>
          <w:p w:rsidR="001F5A8D" w:rsidRPr="00A409C6" w:rsidRDefault="001F5A8D" w:rsidP="00A409C6">
            <w:pPr>
              <w:rPr>
                <w:sz w:val="22"/>
                <w:szCs w:val="22"/>
              </w:rPr>
            </w:pPr>
          </w:p>
          <w:p w:rsidR="001F5A8D" w:rsidRPr="00A409C6" w:rsidRDefault="001F5A8D" w:rsidP="00A409C6">
            <w:pPr>
              <w:rPr>
                <w:sz w:val="22"/>
                <w:szCs w:val="22"/>
              </w:rPr>
            </w:pPr>
          </w:p>
          <w:p w:rsidR="001F5A8D" w:rsidRPr="00A409C6" w:rsidRDefault="001F5A8D" w:rsidP="00A409C6">
            <w:pPr>
              <w:rPr>
                <w:sz w:val="22"/>
                <w:szCs w:val="22"/>
              </w:rPr>
            </w:pPr>
          </w:p>
          <w:p w:rsidR="001F5A8D" w:rsidRPr="00A409C6" w:rsidRDefault="001F5A8D" w:rsidP="00A409C6">
            <w:pPr>
              <w:rPr>
                <w:sz w:val="22"/>
                <w:szCs w:val="22"/>
              </w:rPr>
            </w:pPr>
          </w:p>
          <w:p w:rsidR="001F5A8D" w:rsidRPr="00A409C6" w:rsidRDefault="001F5A8D" w:rsidP="00A409C6">
            <w:pPr>
              <w:rPr>
                <w:sz w:val="22"/>
                <w:szCs w:val="22"/>
              </w:rPr>
            </w:pPr>
          </w:p>
          <w:p w:rsidR="001F5A8D" w:rsidRPr="00A409C6" w:rsidRDefault="001F5A8D" w:rsidP="00A409C6">
            <w:pPr>
              <w:rPr>
                <w:sz w:val="22"/>
                <w:szCs w:val="22"/>
              </w:rPr>
            </w:pPr>
          </w:p>
          <w:p w:rsidR="001F5A8D" w:rsidRPr="00A409C6" w:rsidRDefault="001F5A8D" w:rsidP="00A409C6">
            <w:pPr>
              <w:rPr>
                <w:sz w:val="22"/>
                <w:szCs w:val="22"/>
              </w:rPr>
            </w:pPr>
          </w:p>
          <w:p w:rsidR="001F5A8D" w:rsidRPr="00A409C6" w:rsidRDefault="001F5A8D" w:rsidP="00A409C6">
            <w:pPr>
              <w:rPr>
                <w:sz w:val="22"/>
                <w:szCs w:val="22"/>
              </w:rPr>
            </w:pPr>
          </w:p>
          <w:p w:rsidR="001F5A8D" w:rsidRPr="00A409C6" w:rsidRDefault="001F5A8D" w:rsidP="00A409C6">
            <w:pPr>
              <w:tabs>
                <w:tab w:val="left" w:pos="13183"/>
              </w:tabs>
              <w:jc w:val="both"/>
              <w:rPr>
                <w:b/>
                <w:sz w:val="20"/>
                <w:szCs w:val="20"/>
              </w:rPr>
            </w:pPr>
            <w:r w:rsidRPr="00A409C6">
              <w:rPr>
                <w:b/>
                <w:sz w:val="20"/>
                <w:szCs w:val="20"/>
              </w:rPr>
              <w:t xml:space="preserve">A) 80N           B) 40N             C) 20N           D) 10N </w:t>
            </w:r>
          </w:p>
          <w:p w:rsidR="001F5A8D" w:rsidRPr="00A409C6" w:rsidRDefault="001F5A8D" w:rsidP="00A409C6">
            <w:pPr>
              <w:tabs>
                <w:tab w:val="left" w:pos="13183"/>
              </w:tabs>
              <w:jc w:val="both"/>
              <w:rPr>
                <w:b/>
                <w:sz w:val="20"/>
                <w:szCs w:val="20"/>
              </w:rPr>
            </w:pPr>
            <w:r>
              <w:rPr>
                <w:noProof/>
              </w:rPr>
              <w:pict>
                <v:group id="_x0000_s1055" style="position:absolute;left:0;text-align:left;margin-left:87.8pt;margin-top:-158.95pt;width:131.6pt;height:158.15pt;z-index:-251656704" coordorigin="1439,7649" coordsize="1628,3128" wrapcoords="-123 0 -123 409 1605 1638 2098 1638 2098 13513 2345 14741 4320 16379 2345 16379 1975 16584 1975 19041 7282 19041 7529 16686 7035 16379 5061 16379 7035 14741 7529 13103 8640 11465 9134 11465 9874 10442 9751 8190 12960 8190 14811 7575 14318 4914 12219 3276 12590 1638 14194 307 14194 0 -123 0">
                  <v:line id="_x0000_s1056" style="position:absolute" from="1439,7717" to="2499,7717"/>
                  <v:rect id="_x0000_s1057" style="position:absolute;left:1439;top:7649;width:1060;height:68" fillcolor="black" stroked="f">
                    <v:fill r:id="rId22" o:title="" type="pattern"/>
                  </v:rect>
                  <v:line id="_x0000_s1058" style="position:absolute" from="1622,7717" to="1622,9650"/>
                  <v:oval id="_x0000_s1059" style="position:absolute;left:2162;top:8257;width:360;height:360"/>
                  <v:line id="_x0000_s1060" style="position:absolute" from="2162,8377" to="2162,9154"/>
                  <v:line id="_x0000_s1061" style="position:absolute" from="2522,8437" to="2522,8797">
                    <v:stroke endarrow="classic" endarrowwidth="narrow"/>
                  </v:line>
                  <v:group id="_x0000_s1062" style="position:absolute;left:1442;top:9517;width:1080;height:1260" coordorigin="1442,8617" coordsize="1080,1260">
                    <v:oval id="_x0000_s1063" style="position:absolute;left:1622;top:8617;width:360;height:360"/>
                    <v:line id="_x0000_s1064" style="position:absolute" from="1802,8797" to="1802,9157"/>
                    <v:rect id="_x0000_s1065" style="position:absolute;left:1622;top:9157;width:360;height:360" fillcolor="black">
                      <v:fill r:id="rId23" o:title="" type="pattern"/>
                      <v:textbox style="mso-next-textbox:#_x0000_s1065">
                        <w:txbxContent>
                          <w:p w:rsidR="001F5A8D" w:rsidRDefault="001F5A8D" w:rsidP="00580C27">
                            <w:r>
                              <w:t>80   NN80</w:t>
                            </w:r>
                          </w:p>
                          <w:p w:rsidR="001F5A8D" w:rsidRDefault="001F5A8D" w:rsidP="00580C27"/>
                          <w:p w:rsidR="001F5A8D" w:rsidRDefault="001F5A8D" w:rsidP="00580C27"/>
                          <w:p w:rsidR="001F5A8D" w:rsidRDefault="001F5A8D" w:rsidP="00580C27"/>
                        </w:txbxContent>
                      </v:textbox>
                    </v:rect>
                    <v:shape id="_x0000_s1066" type="#_x0000_t202" style="position:absolute;left:1442;top:9517;width:1080;height:360" filled="f" stroked="f">
                      <v:textbox style="mso-next-textbox:#_x0000_s1066">
                        <w:txbxContent>
                          <w:p w:rsidR="001F5A8D" w:rsidRPr="00206931" w:rsidRDefault="001F5A8D" w:rsidP="00580C27">
                            <w:pPr>
                              <w:rPr>
                                <w:rFonts w:ascii="Arial" w:hAnsi="Arial" w:cs="Arial"/>
                                <w:sz w:val="20"/>
                                <w:szCs w:val="20"/>
                              </w:rPr>
                            </w:pPr>
                            <w:r w:rsidRPr="00206931">
                              <w:rPr>
                                <w:rFonts w:ascii="Arial" w:hAnsi="Arial" w:cs="Arial"/>
                                <w:sz w:val="20"/>
                                <w:szCs w:val="20"/>
                              </w:rPr>
                              <w:t xml:space="preserve"> </w:t>
                            </w:r>
                          </w:p>
                        </w:txbxContent>
                      </v:textbox>
                    </v:shape>
                  </v:group>
                  <v:shape id="_x0000_s1067" type="#_x0000_t202" style="position:absolute;left:2347;top:8722;width:720;height:540" filled="f" stroked="f">
                    <v:textbox style="mso-next-textbox:#_x0000_s1067">
                      <w:txbxContent>
                        <w:p w:rsidR="001F5A8D" w:rsidRPr="00FA46E2" w:rsidRDefault="001F5A8D" w:rsidP="00580C27">
                          <w:pPr>
                            <w:rPr>
                              <w:rFonts w:ascii="Comic Sans MS" w:hAnsi="Comic Sans MS"/>
                              <w:sz w:val="19"/>
                              <w:szCs w:val="19"/>
                            </w:rPr>
                          </w:pPr>
                          <w:r>
                            <w:rPr>
                              <w:rFonts w:ascii="Comic Sans MS" w:hAnsi="Comic Sans MS"/>
                              <w:sz w:val="19"/>
                              <w:szCs w:val="19"/>
                            </w:rPr>
                            <w:t xml:space="preserve">  F</w:t>
                          </w:r>
                        </w:p>
                      </w:txbxContent>
                    </v:textbox>
                  </v:shape>
                  <v:oval id="_x0000_s1068" style="position:absolute;left:1807;top:8977;width:360;height:360"/>
                  <v:line id="_x0000_s1069" style="position:absolute" from="1987,9157" to="1987,9697"/>
                  <v:line id="_x0000_s1070" style="position:absolute" from="2347,7717" to="2347,8437"/>
                  <v:line id="_x0000_s1071" style="position:absolute" from="1807,7717" to="1807,9157"/>
                  <w10:wrap type="tight"/>
                </v:group>
              </w:pict>
            </w:r>
          </w:p>
          <w:p w:rsidR="001F5A8D" w:rsidRPr="00A409C6" w:rsidRDefault="001F5A8D" w:rsidP="00A409C6">
            <w:pPr>
              <w:tabs>
                <w:tab w:val="left" w:pos="13183"/>
              </w:tabs>
              <w:jc w:val="both"/>
              <w:rPr>
                <w:b/>
                <w:bCs/>
                <w:sz w:val="22"/>
                <w:szCs w:val="22"/>
              </w:rPr>
            </w:pPr>
            <w:r w:rsidRPr="00A409C6">
              <w:rPr>
                <w:b/>
                <w:sz w:val="22"/>
                <w:szCs w:val="22"/>
              </w:rPr>
              <w:t>18-</w:t>
            </w:r>
            <w:r w:rsidRPr="00A409C6">
              <w:rPr>
                <w:b/>
                <w:bCs/>
                <w:sz w:val="22"/>
                <w:szCs w:val="22"/>
              </w:rPr>
              <w:t xml:space="preserve"> Şekildeki çizelge de X, Y ve Z olan yerlere</w:t>
            </w:r>
          </w:p>
          <w:p w:rsidR="001F5A8D" w:rsidRPr="00A409C6" w:rsidRDefault="001F5A8D" w:rsidP="00A409C6">
            <w:pPr>
              <w:tabs>
                <w:tab w:val="left" w:pos="13183"/>
              </w:tabs>
              <w:jc w:val="both"/>
              <w:rPr>
                <w:b/>
                <w:bCs/>
                <w:sz w:val="22"/>
                <w:szCs w:val="22"/>
              </w:rPr>
            </w:pPr>
            <w:r w:rsidRPr="00A409C6">
              <w:rPr>
                <w:b/>
                <w:bCs/>
                <w:sz w:val="22"/>
                <w:szCs w:val="22"/>
              </w:rPr>
              <w:t>aşağıdakilerden hangisi yazılmalıdır?</w:t>
            </w:r>
          </w:p>
          <w:tbl>
            <w:tblPr>
              <w:tblpPr w:leftFromText="141" w:rightFromText="141" w:vertAnchor="text" w:horzAnchor="margin" w:tblpY="-114"/>
              <w:tblOverlap w:val="never"/>
              <w:tblW w:w="4331" w:type="dxa"/>
              <w:tblBorders>
                <w:top w:val="single" w:sz="18" w:space="0" w:color="800080"/>
                <w:left w:val="single" w:sz="18" w:space="0" w:color="800080"/>
                <w:bottom w:val="single" w:sz="18" w:space="0" w:color="800080"/>
                <w:right w:val="single" w:sz="18" w:space="0" w:color="800080"/>
                <w:insideH w:val="single" w:sz="18" w:space="0" w:color="800080"/>
                <w:insideV w:val="single" w:sz="18" w:space="0" w:color="800080"/>
              </w:tblBorders>
              <w:tblLook w:val="01E0"/>
            </w:tblPr>
            <w:tblGrid>
              <w:gridCol w:w="731"/>
              <w:gridCol w:w="1260"/>
              <w:gridCol w:w="1226"/>
              <w:gridCol w:w="1114"/>
            </w:tblGrid>
            <w:tr w:rsidR="001F5A8D" w:rsidRPr="006341C4" w:rsidTr="00A409C6">
              <w:trPr>
                <w:trHeight w:val="262"/>
              </w:trPr>
              <w:tc>
                <w:tcPr>
                  <w:tcW w:w="731" w:type="dxa"/>
                  <w:tcBorders>
                    <w:top w:val="single" w:sz="18" w:space="0" w:color="800080"/>
                    <w:left w:val="single" w:sz="18" w:space="0" w:color="800080"/>
                    <w:bottom w:val="single" w:sz="18" w:space="0" w:color="800080"/>
                    <w:right w:val="single" w:sz="18" w:space="0" w:color="800080"/>
                  </w:tcBorders>
                </w:tcPr>
                <w:p w:rsidR="001F5A8D" w:rsidRPr="00A409C6" w:rsidRDefault="001F5A8D" w:rsidP="00A409C6">
                  <w:pPr>
                    <w:rPr>
                      <w:b/>
                      <w:bCs/>
                      <w:sz w:val="20"/>
                      <w:szCs w:val="20"/>
                    </w:rPr>
                  </w:pPr>
                  <w:r w:rsidRPr="00A409C6">
                    <w:rPr>
                      <w:b/>
                      <w:bCs/>
                      <w:sz w:val="20"/>
                      <w:szCs w:val="20"/>
                    </w:rPr>
                    <w:t>Devre</w:t>
                  </w:r>
                </w:p>
              </w:tc>
              <w:tc>
                <w:tcPr>
                  <w:tcW w:w="1260" w:type="dxa"/>
                  <w:tcBorders>
                    <w:top w:val="single" w:sz="18" w:space="0" w:color="800080"/>
                    <w:left w:val="single" w:sz="18" w:space="0" w:color="800080"/>
                    <w:bottom w:val="single" w:sz="18" w:space="0" w:color="800080"/>
                    <w:right w:val="single" w:sz="18" w:space="0" w:color="800080"/>
                  </w:tcBorders>
                </w:tcPr>
                <w:p w:rsidR="001F5A8D" w:rsidRPr="00A409C6" w:rsidRDefault="001F5A8D" w:rsidP="00A409C6">
                  <w:pPr>
                    <w:rPr>
                      <w:b/>
                      <w:bCs/>
                      <w:sz w:val="20"/>
                      <w:szCs w:val="20"/>
                    </w:rPr>
                  </w:pPr>
                  <w:r w:rsidRPr="00A409C6">
                    <w:rPr>
                      <w:b/>
                      <w:bCs/>
                      <w:sz w:val="20"/>
                      <w:szCs w:val="20"/>
                    </w:rPr>
                    <w:t>Gerilim(V)</w:t>
                  </w:r>
                </w:p>
              </w:tc>
              <w:tc>
                <w:tcPr>
                  <w:tcW w:w="1226" w:type="dxa"/>
                  <w:tcBorders>
                    <w:top w:val="single" w:sz="18" w:space="0" w:color="800080"/>
                    <w:left w:val="single" w:sz="18" w:space="0" w:color="800080"/>
                    <w:bottom w:val="single" w:sz="18" w:space="0" w:color="800080"/>
                    <w:right w:val="single" w:sz="18" w:space="0" w:color="800080"/>
                  </w:tcBorders>
                </w:tcPr>
                <w:p w:rsidR="001F5A8D" w:rsidRPr="00A409C6" w:rsidRDefault="001F5A8D" w:rsidP="00A409C6">
                  <w:pPr>
                    <w:rPr>
                      <w:b/>
                      <w:bCs/>
                      <w:sz w:val="20"/>
                      <w:szCs w:val="20"/>
                    </w:rPr>
                  </w:pPr>
                  <w:r w:rsidRPr="00A409C6">
                    <w:rPr>
                      <w:b/>
                      <w:bCs/>
                      <w:sz w:val="20"/>
                      <w:szCs w:val="20"/>
                    </w:rPr>
                    <w:t>Akım(A)</w:t>
                  </w:r>
                </w:p>
              </w:tc>
              <w:tc>
                <w:tcPr>
                  <w:tcW w:w="1114" w:type="dxa"/>
                  <w:tcBorders>
                    <w:top w:val="single" w:sz="18" w:space="0" w:color="800080"/>
                    <w:left w:val="single" w:sz="18" w:space="0" w:color="800080"/>
                    <w:bottom w:val="single" w:sz="18" w:space="0" w:color="800080"/>
                    <w:right w:val="single" w:sz="18" w:space="0" w:color="800080"/>
                  </w:tcBorders>
                </w:tcPr>
                <w:p w:rsidR="001F5A8D" w:rsidRPr="00A409C6" w:rsidRDefault="001F5A8D" w:rsidP="00A409C6">
                  <w:pPr>
                    <w:rPr>
                      <w:b/>
                      <w:bCs/>
                      <w:sz w:val="20"/>
                      <w:szCs w:val="20"/>
                      <w:lang w:val="el-GR"/>
                    </w:rPr>
                  </w:pPr>
                  <w:r w:rsidRPr="00A409C6">
                    <w:rPr>
                      <w:b/>
                      <w:bCs/>
                      <w:sz w:val="20"/>
                      <w:szCs w:val="20"/>
                    </w:rPr>
                    <w:t>Direnç(</w:t>
                  </w:r>
                  <w:r w:rsidRPr="00A409C6">
                    <w:rPr>
                      <w:b/>
                      <w:bCs/>
                      <w:sz w:val="20"/>
                      <w:szCs w:val="20"/>
                      <w:lang w:val="el-GR"/>
                    </w:rPr>
                    <w:t>Ω)</w:t>
                  </w:r>
                </w:p>
              </w:tc>
            </w:tr>
            <w:tr w:rsidR="001F5A8D" w:rsidRPr="006341C4" w:rsidTr="00A409C6">
              <w:trPr>
                <w:trHeight w:val="371"/>
              </w:trPr>
              <w:tc>
                <w:tcPr>
                  <w:tcW w:w="731" w:type="dxa"/>
                  <w:tcBorders>
                    <w:top w:val="single" w:sz="18" w:space="0" w:color="800080"/>
                    <w:left w:val="single" w:sz="18" w:space="0" w:color="800080"/>
                    <w:bottom w:val="single" w:sz="18" w:space="0" w:color="800080"/>
                    <w:right w:val="single" w:sz="18" w:space="0" w:color="800080"/>
                  </w:tcBorders>
                  <w:vAlign w:val="center"/>
                </w:tcPr>
                <w:p w:rsidR="001F5A8D" w:rsidRPr="00A409C6" w:rsidRDefault="001F5A8D" w:rsidP="00A409C6">
                  <w:pPr>
                    <w:jc w:val="center"/>
                    <w:rPr>
                      <w:b/>
                      <w:sz w:val="20"/>
                      <w:szCs w:val="20"/>
                    </w:rPr>
                  </w:pPr>
                  <w:r w:rsidRPr="00A409C6">
                    <w:rPr>
                      <w:b/>
                      <w:sz w:val="20"/>
                      <w:szCs w:val="20"/>
                    </w:rPr>
                    <w:t>A</w:t>
                  </w:r>
                </w:p>
              </w:tc>
              <w:tc>
                <w:tcPr>
                  <w:tcW w:w="1260" w:type="dxa"/>
                  <w:tcBorders>
                    <w:top w:val="single" w:sz="18" w:space="0" w:color="800080"/>
                    <w:left w:val="single" w:sz="18" w:space="0" w:color="800080"/>
                    <w:bottom w:val="single" w:sz="18" w:space="0" w:color="800080"/>
                    <w:right w:val="single" w:sz="18" w:space="0" w:color="800080"/>
                  </w:tcBorders>
                  <w:vAlign w:val="center"/>
                </w:tcPr>
                <w:p w:rsidR="001F5A8D" w:rsidRPr="00A409C6" w:rsidRDefault="001F5A8D" w:rsidP="00A409C6">
                  <w:pPr>
                    <w:jc w:val="center"/>
                    <w:rPr>
                      <w:b/>
                      <w:sz w:val="20"/>
                      <w:szCs w:val="20"/>
                    </w:rPr>
                  </w:pPr>
                  <w:r w:rsidRPr="00A409C6">
                    <w:rPr>
                      <w:b/>
                      <w:sz w:val="20"/>
                      <w:szCs w:val="20"/>
                    </w:rPr>
                    <w:t>6</w:t>
                  </w:r>
                </w:p>
              </w:tc>
              <w:tc>
                <w:tcPr>
                  <w:tcW w:w="1226" w:type="dxa"/>
                  <w:tcBorders>
                    <w:top w:val="single" w:sz="18" w:space="0" w:color="800080"/>
                    <w:left w:val="single" w:sz="18" w:space="0" w:color="800080"/>
                    <w:bottom w:val="single" w:sz="18" w:space="0" w:color="800080"/>
                    <w:right w:val="single" w:sz="18" w:space="0" w:color="800080"/>
                  </w:tcBorders>
                  <w:vAlign w:val="center"/>
                </w:tcPr>
                <w:p w:rsidR="001F5A8D" w:rsidRPr="00A409C6" w:rsidRDefault="001F5A8D" w:rsidP="00A409C6">
                  <w:pPr>
                    <w:jc w:val="center"/>
                    <w:rPr>
                      <w:b/>
                      <w:sz w:val="20"/>
                      <w:szCs w:val="20"/>
                    </w:rPr>
                  </w:pPr>
                  <w:r w:rsidRPr="00A409C6">
                    <w:rPr>
                      <w:b/>
                      <w:sz w:val="20"/>
                      <w:szCs w:val="20"/>
                    </w:rPr>
                    <w:t>3</w:t>
                  </w:r>
                </w:p>
              </w:tc>
              <w:tc>
                <w:tcPr>
                  <w:tcW w:w="1114" w:type="dxa"/>
                  <w:tcBorders>
                    <w:top w:val="single" w:sz="18" w:space="0" w:color="800080"/>
                    <w:left w:val="single" w:sz="18" w:space="0" w:color="800080"/>
                    <w:bottom w:val="single" w:sz="18" w:space="0" w:color="800080"/>
                    <w:right w:val="single" w:sz="18" w:space="0" w:color="800080"/>
                  </w:tcBorders>
                  <w:vAlign w:val="center"/>
                </w:tcPr>
                <w:p w:rsidR="001F5A8D" w:rsidRPr="00A409C6" w:rsidRDefault="001F5A8D" w:rsidP="00A409C6">
                  <w:pPr>
                    <w:jc w:val="center"/>
                    <w:rPr>
                      <w:b/>
                      <w:bCs/>
                      <w:sz w:val="20"/>
                      <w:szCs w:val="20"/>
                      <w:lang w:val="el-GR"/>
                    </w:rPr>
                  </w:pPr>
                  <w:r w:rsidRPr="00A409C6">
                    <w:rPr>
                      <w:b/>
                      <w:bCs/>
                      <w:sz w:val="20"/>
                      <w:szCs w:val="20"/>
                    </w:rPr>
                    <w:t>X</w:t>
                  </w:r>
                </w:p>
              </w:tc>
            </w:tr>
            <w:tr w:rsidR="001F5A8D" w:rsidRPr="006341C4" w:rsidTr="00A409C6">
              <w:trPr>
                <w:trHeight w:val="371"/>
              </w:trPr>
              <w:tc>
                <w:tcPr>
                  <w:tcW w:w="731" w:type="dxa"/>
                  <w:tcBorders>
                    <w:top w:val="single" w:sz="18" w:space="0" w:color="800080"/>
                    <w:left w:val="single" w:sz="18" w:space="0" w:color="800080"/>
                    <w:bottom w:val="single" w:sz="18" w:space="0" w:color="800080"/>
                    <w:right w:val="single" w:sz="18" w:space="0" w:color="800080"/>
                  </w:tcBorders>
                  <w:vAlign w:val="center"/>
                </w:tcPr>
                <w:p w:rsidR="001F5A8D" w:rsidRPr="00A409C6" w:rsidRDefault="001F5A8D" w:rsidP="00A409C6">
                  <w:pPr>
                    <w:jc w:val="center"/>
                    <w:rPr>
                      <w:b/>
                      <w:sz w:val="20"/>
                      <w:szCs w:val="20"/>
                    </w:rPr>
                  </w:pPr>
                  <w:r w:rsidRPr="00A409C6">
                    <w:rPr>
                      <w:b/>
                      <w:sz w:val="20"/>
                      <w:szCs w:val="20"/>
                    </w:rPr>
                    <w:t>B</w:t>
                  </w:r>
                </w:p>
              </w:tc>
              <w:tc>
                <w:tcPr>
                  <w:tcW w:w="1260" w:type="dxa"/>
                  <w:tcBorders>
                    <w:top w:val="single" w:sz="18" w:space="0" w:color="800080"/>
                    <w:left w:val="single" w:sz="18" w:space="0" w:color="800080"/>
                    <w:bottom w:val="single" w:sz="18" w:space="0" w:color="800080"/>
                    <w:right w:val="single" w:sz="18" w:space="0" w:color="800080"/>
                  </w:tcBorders>
                  <w:vAlign w:val="center"/>
                </w:tcPr>
                <w:p w:rsidR="001F5A8D" w:rsidRPr="00A409C6" w:rsidRDefault="001F5A8D" w:rsidP="00A409C6">
                  <w:pPr>
                    <w:jc w:val="center"/>
                    <w:rPr>
                      <w:b/>
                      <w:bCs/>
                      <w:sz w:val="20"/>
                      <w:szCs w:val="20"/>
                    </w:rPr>
                  </w:pPr>
                  <w:r w:rsidRPr="00A409C6">
                    <w:rPr>
                      <w:b/>
                      <w:bCs/>
                      <w:sz w:val="20"/>
                      <w:szCs w:val="20"/>
                    </w:rPr>
                    <w:t>Y</w:t>
                  </w:r>
                </w:p>
              </w:tc>
              <w:tc>
                <w:tcPr>
                  <w:tcW w:w="1226" w:type="dxa"/>
                  <w:tcBorders>
                    <w:top w:val="single" w:sz="18" w:space="0" w:color="800080"/>
                    <w:left w:val="single" w:sz="18" w:space="0" w:color="800080"/>
                    <w:bottom w:val="single" w:sz="18" w:space="0" w:color="800080"/>
                    <w:right w:val="single" w:sz="18" w:space="0" w:color="800080"/>
                  </w:tcBorders>
                  <w:vAlign w:val="center"/>
                </w:tcPr>
                <w:p w:rsidR="001F5A8D" w:rsidRPr="00A409C6" w:rsidRDefault="001F5A8D" w:rsidP="00A409C6">
                  <w:pPr>
                    <w:jc w:val="center"/>
                    <w:rPr>
                      <w:b/>
                      <w:sz w:val="20"/>
                      <w:szCs w:val="20"/>
                    </w:rPr>
                  </w:pPr>
                  <w:r w:rsidRPr="00A409C6">
                    <w:rPr>
                      <w:b/>
                      <w:sz w:val="20"/>
                      <w:szCs w:val="20"/>
                    </w:rPr>
                    <w:t>4</w:t>
                  </w:r>
                </w:p>
              </w:tc>
              <w:tc>
                <w:tcPr>
                  <w:tcW w:w="1114" w:type="dxa"/>
                  <w:tcBorders>
                    <w:top w:val="single" w:sz="18" w:space="0" w:color="800080"/>
                    <w:left w:val="single" w:sz="18" w:space="0" w:color="800080"/>
                    <w:bottom w:val="single" w:sz="18" w:space="0" w:color="800080"/>
                    <w:right w:val="single" w:sz="18" w:space="0" w:color="800080"/>
                  </w:tcBorders>
                  <w:vAlign w:val="center"/>
                </w:tcPr>
                <w:p w:rsidR="001F5A8D" w:rsidRPr="00A409C6" w:rsidRDefault="001F5A8D" w:rsidP="00A409C6">
                  <w:pPr>
                    <w:jc w:val="center"/>
                    <w:rPr>
                      <w:b/>
                      <w:sz w:val="20"/>
                      <w:szCs w:val="20"/>
                      <w:lang w:val="el-GR"/>
                    </w:rPr>
                  </w:pPr>
                  <w:r w:rsidRPr="00A409C6">
                    <w:rPr>
                      <w:b/>
                      <w:sz w:val="20"/>
                      <w:szCs w:val="20"/>
                    </w:rPr>
                    <w:t>3</w:t>
                  </w:r>
                </w:p>
              </w:tc>
            </w:tr>
            <w:tr w:rsidR="001F5A8D" w:rsidRPr="006341C4" w:rsidTr="00A409C6">
              <w:trPr>
                <w:trHeight w:val="382"/>
              </w:trPr>
              <w:tc>
                <w:tcPr>
                  <w:tcW w:w="731" w:type="dxa"/>
                  <w:tcBorders>
                    <w:top w:val="single" w:sz="18" w:space="0" w:color="800080"/>
                    <w:left w:val="single" w:sz="18" w:space="0" w:color="800080"/>
                    <w:bottom w:val="single" w:sz="18" w:space="0" w:color="800080"/>
                    <w:right w:val="single" w:sz="18" w:space="0" w:color="800080"/>
                  </w:tcBorders>
                  <w:vAlign w:val="center"/>
                </w:tcPr>
                <w:p w:rsidR="001F5A8D" w:rsidRPr="00A409C6" w:rsidRDefault="001F5A8D" w:rsidP="00A409C6">
                  <w:pPr>
                    <w:jc w:val="center"/>
                    <w:rPr>
                      <w:b/>
                      <w:sz w:val="20"/>
                      <w:szCs w:val="20"/>
                    </w:rPr>
                  </w:pPr>
                  <w:r w:rsidRPr="00A409C6">
                    <w:rPr>
                      <w:b/>
                      <w:sz w:val="20"/>
                      <w:szCs w:val="20"/>
                    </w:rPr>
                    <w:t>C</w:t>
                  </w:r>
                </w:p>
              </w:tc>
              <w:tc>
                <w:tcPr>
                  <w:tcW w:w="1260" w:type="dxa"/>
                  <w:tcBorders>
                    <w:top w:val="single" w:sz="18" w:space="0" w:color="800080"/>
                    <w:left w:val="single" w:sz="18" w:space="0" w:color="800080"/>
                    <w:bottom w:val="single" w:sz="18" w:space="0" w:color="800080"/>
                    <w:right w:val="single" w:sz="18" w:space="0" w:color="800080"/>
                  </w:tcBorders>
                  <w:vAlign w:val="center"/>
                </w:tcPr>
                <w:p w:rsidR="001F5A8D" w:rsidRPr="00A409C6" w:rsidRDefault="001F5A8D" w:rsidP="00A409C6">
                  <w:pPr>
                    <w:jc w:val="center"/>
                    <w:rPr>
                      <w:b/>
                      <w:sz w:val="20"/>
                      <w:szCs w:val="20"/>
                    </w:rPr>
                  </w:pPr>
                  <w:r w:rsidRPr="00A409C6">
                    <w:rPr>
                      <w:b/>
                      <w:sz w:val="20"/>
                      <w:szCs w:val="20"/>
                    </w:rPr>
                    <w:t>12</w:t>
                  </w:r>
                </w:p>
              </w:tc>
              <w:tc>
                <w:tcPr>
                  <w:tcW w:w="1226" w:type="dxa"/>
                  <w:tcBorders>
                    <w:top w:val="single" w:sz="18" w:space="0" w:color="800080"/>
                    <w:left w:val="single" w:sz="18" w:space="0" w:color="800080"/>
                    <w:bottom w:val="single" w:sz="18" w:space="0" w:color="800080"/>
                    <w:right w:val="single" w:sz="18" w:space="0" w:color="800080"/>
                  </w:tcBorders>
                  <w:vAlign w:val="center"/>
                </w:tcPr>
                <w:p w:rsidR="001F5A8D" w:rsidRPr="00A409C6" w:rsidRDefault="001F5A8D" w:rsidP="00A409C6">
                  <w:pPr>
                    <w:jc w:val="center"/>
                    <w:rPr>
                      <w:b/>
                      <w:bCs/>
                      <w:sz w:val="20"/>
                      <w:szCs w:val="20"/>
                    </w:rPr>
                  </w:pPr>
                  <w:r w:rsidRPr="00A409C6">
                    <w:rPr>
                      <w:b/>
                      <w:bCs/>
                      <w:sz w:val="20"/>
                      <w:szCs w:val="20"/>
                    </w:rPr>
                    <w:t>Z</w:t>
                  </w:r>
                </w:p>
              </w:tc>
              <w:tc>
                <w:tcPr>
                  <w:tcW w:w="1114" w:type="dxa"/>
                  <w:tcBorders>
                    <w:top w:val="single" w:sz="18" w:space="0" w:color="800080"/>
                    <w:left w:val="single" w:sz="18" w:space="0" w:color="800080"/>
                    <w:bottom w:val="single" w:sz="18" w:space="0" w:color="800080"/>
                    <w:right w:val="single" w:sz="18" w:space="0" w:color="800080"/>
                  </w:tcBorders>
                  <w:vAlign w:val="center"/>
                </w:tcPr>
                <w:p w:rsidR="001F5A8D" w:rsidRPr="00A409C6" w:rsidRDefault="001F5A8D" w:rsidP="00A409C6">
                  <w:pPr>
                    <w:jc w:val="center"/>
                    <w:rPr>
                      <w:b/>
                      <w:sz w:val="20"/>
                      <w:szCs w:val="20"/>
                      <w:lang w:val="el-GR"/>
                    </w:rPr>
                  </w:pPr>
                  <w:r w:rsidRPr="00A409C6">
                    <w:rPr>
                      <w:b/>
                      <w:sz w:val="20"/>
                      <w:szCs w:val="20"/>
                    </w:rPr>
                    <w:t>2</w:t>
                  </w:r>
                </w:p>
              </w:tc>
            </w:tr>
          </w:tbl>
          <w:p w:rsidR="001F5A8D" w:rsidRPr="00A409C6" w:rsidRDefault="001F5A8D" w:rsidP="00A409C6">
            <w:pPr>
              <w:spacing w:before="120"/>
              <w:rPr>
                <w:b/>
                <w:bCs/>
                <w:sz w:val="20"/>
                <w:szCs w:val="20"/>
              </w:rPr>
            </w:pPr>
            <w:r w:rsidRPr="00A409C6">
              <w:rPr>
                <w:b/>
                <w:sz w:val="20"/>
                <w:szCs w:val="20"/>
              </w:rPr>
              <w:t xml:space="preserve">              </w:t>
            </w:r>
            <w:r w:rsidRPr="00A409C6">
              <w:rPr>
                <w:b/>
                <w:bCs/>
                <w:sz w:val="20"/>
                <w:szCs w:val="20"/>
                <w:u w:val="single"/>
              </w:rPr>
              <w:t>X</w:t>
            </w:r>
            <w:r w:rsidRPr="00A409C6">
              <w:rPr>
                <w:b/>
                <w:bCs/>
                <w:sz w:val="20"/>
                <w:szCs w:val="20"/>
              </w:rPr>
              <w:tab/>
            </w:r>
            <w:r w:rsidRPr="00A409C6">
              <w:rPr>
                <w:b/>
                <w:bCs/>
                <w:sz w:val="20"/>
                <w:szCs w:val="20"/>
              </w:rPr>
              <w:tab/>
              <w:t xml:space="preserve"> </w:t>
            </w:r>
            <w:r w:rsidRPr="00A409C6">
              <w:rPr>
                <w:b/>
                <w:bCs/>
                <w:sz w:val="20"/>
                <w:szCs w:val="20"/>
                <w:u w:val="single"/>
              </w:rPr>
              <w:t>Y</w:t>
            </w:r>
            <w:r w:rsidRPr="00A409C6">
              <w:rPr>
                <w:b/>
                <w:bCs/>
                <w:sz w:val="20"/>
                <w:szCs w:val="20"/>
              </w:rPr>
              <w:tab/>
            </w:r>
            <w:r w:rsidRPr="00A409C6">
              <w:rPr>
                <w:b/>
                <w:bCs/>
                <w:sz w:val="20"/>
                <w:szCs w:val="20"/>
              </w:rPr>
              <w:tab/>
              <w:t xml:space="preserve"> </w:t>
            </w:r>
            <w:r w:rsidRPr="00A409C6">
              <w:rPr>
                <w:b/>
                <w:bCs/>
                <w:sz w:val="20"/>
                <w:szCs w:val="20"/>
                <w:u w:val="single"/>
              </w:rPr>
              <w:t>Z</w:t>
            </w:r>
          </w:p>
          <w:p w:rsidR="001F5A8D" w:rsidRPr="00A409C6" w:rsidRDefault="001F5A8D" w:rsidP="00A409C6">
            <w:pPr>
              <w:spacing w:before="120"/>
              <w:ind w:left="181"/>
              <w:rPr>
                <w:b/>
                <w:sz w:val="20"/>
                <w:szCs w:val="20"/>
              </w:rPr>
            </w:pPr>
            <w:r w:rsidRPr="00A409C6">
              <w:rPr>
                <w:b/>
                <w:sz w:val="20"/>
                <w:szCs w:val="20"/>
              </w:rPr>
              <w:t>A)</w:t>
            </w:r>
            <w:r w:rsidRPr="00A409C6">
              <w:rPr>
                <w:b/>
                <w:sz w:val="20"/>
                <w:szCs w:val="20"/>
              </w:rPr>
              <w:tab/>
              <w:t xml:space="preserve"> 2</w:t>
            </w:r>
            <w:r w:rsidRPr="00A409C6">
              <w:rPr>
                <w:b/>
                <w:sz w:val="20"/>
                <w:szCs w:val="20"/>
              </w:rPr>
              <w:tab/>
            </w:r>
            <w:r w:rsidRPr="00A409C6">
              <w:rPr>
                <w:b/>
                <w:sz w:val="20"/>
                <w:szCs w:val="20"/>
              </w:rPr>
              <w:tab/>
              <w:t>12</w:t>
            </w:r>
            <w:r w:rsidRPr="00A409C6">
              <w:rPr>
                <w:b/>
                <w:sz w:val="20"/>
                <w:szCs w:val="20"/>
              </w:rPr>
              <w:tab/>
            </w:r>
            <w:r w:rsidRPr="00A409C6">
              <w:rPr>
                <w:b/>
                <w:sz w:val="20"/>
                <w:szCs w:val="20"/>
              </w:rPr>
              <w:tab/>
              <w:t xml:space="preserve"> 6</w:t>
            </w:r>
          </w:p>
          <w:p w:rsidR="001F5A8D" w:rsidRPr="00A409C6" w:rsidRDefault="001F5A8D" w:rsidP="00A409C6">
            <w:pPr>
              <w:spacing w:before="120"/>
              <w:ind w:left="181"/>
              <w:rPr>
                <w:b/>
                <w:sz w:val="20"/>
                <w:szCs w:val="20"/>
              </w:rPr>
            </w:pPr>
            <w:r w:rsidRPr="00A409C6">
              <w:rPr>
                <w:b/>
                <w:sz w:val="20"/>
                <w:szCs w:val="20"/>
              </w:rPr>
              <w:t>B)</w:t>
            </w:r>
            <w:r w:rsidRPr="00A409C6">
              <w:rPr>
                <w:b/>
                <w:sz w:val="20"/>
                <w:szCs w:val="20"/>
              </w:rPr>
              <w:tab/>
              <w:t xml:space="preserve"> 6</w:t>
            </w:r>
            <w:r w:rsidRPr="00A409C6">
              <w:rPr>
                <w:b/>
                <w:sz w:val="20"/>
                <w:szCs w:val="20"/>
              </w:rPr>
              <w:tab/>
            </w:r>
            <w:r w:rsidRPr="00A409C6">
              <w:rPr>
                <w:b/>
                <w:sz w:val="20"/>
                <w:szCs w:val="20"/>
              </w:rPr>
              <w:tab/>
              <w:t>12</w:t>
            </w:r>
            <w:r w:rsidRPr="00A409C6">
              <w:rPr>
                <w:b/>
                <w:sz w:val="20"/>
                <w:szCs w:val="20"/>
              </w:rPr>
              <w:tab/>
            </w:r>
            <w:r w:rsidRPr="00A409C6">
              <w:rPr>
                <w:b/>
                <w:sz w:val="20"/>
                <w:szCs w:val="20"/>
              </w:rPr>
              <w:tab/>
              <w:t xml:space="preserve"> 2</w:t>
            </w:r>
          </w:p>
          <w:p w:rsidR="001F5A8D" w:rsidRPr="00A409C6" w:rsidRDefault="001F5A8D" w:rsidP="00A409C6">
            <w:pPr>
              <w:spacing w:before="120"/>
              <w:ind w:left="181"/>
              <w:rPr>
                <w:b/>
                <w:sz w:val="20"/>
                <w:szCs w:val="20"/>
              </w:rPr>
            </w:pPr>
            <w:r w:rsidRPr="00A409C6">
              <w:rPr>
                <w:b/>
                <w:sz w:val="20"/>
                <w:szCs w:val="20"/>
              </w:rPr>
              <w:t>C)</w:t>
            </w:r>
            <w:r w:rsidRPr="00A409C6">
              <w:rPr>
                <w:b/>
                <w:sz w:val="20"/>
                <w:szCs w:val="20"/>
              </w:rPr>
              <w:tab/>
              <w:t>18</w:t>
            </w:r>
            <w:r w:rsidRPr="00A409C6">
              <w:rPr>
                <w:b/>
                <w:sz w:val="20"/>
                <w:szCs w:val="20"/>
              </w:rPr>
              <w:tab/>
            </w:r>
            <w:r w:rsidRPr="00A409C6">
              <w:rPr>
                <w:b/>
                <w:sz w:val="20"/>
                <w:szCs w:val="20"/>
              </w:rPr>
              <w:tab/>
              <w:t>12</w:t>
            </w:r>
            <w:r w:rsidRPr="00A409C6">
              <w:rPr>
                <w:b/>
                <w:sz w:val="20"/>
                <w:szCs w:val="20"/>
              </w:rPr>
              <w:tab/>
            </w:r>
            <w:r w:rsidRPr="00A409C6">
              <w:rPr>
                <w:b/>
                <w:sz w:val="20"/>
                <w:szCs w:val="20"/>
              </w:rPr>
              <w:tab/>
              <w:t>24</w:t>
            </w:r>
          </w:p>
          <w:p w:rsidR="001F5A8D" w:rsidRPr="00A409C6" w:rsidRDefault="001F5A8D" w:rsidP="00A409C6">
            <w:pPr>
              <w:spacing w:before="120"/>
              <w:ind w:left="181"/>
              <w:rPr>
                <w:b/>
                <w:sz w:val="20"/>
                <w:szCs w:val="20"/>
              </w:rPr>
            </w:pPr>
            <w:r w:rsidRPr="00A409C6">
              <w:rPr>
                <w:b/>
                <w:sz w:val="20"/>
                <w:szCs w:val="20"/>
              </w:rPr>
              <w:t>D)</w:t>
            </w:r>
            <w:r w:rsidRPr="00A409C6">
              <w:rPr>
                <w:b/>
                <w:sz w:val="20"/>
                <w:szCs w:val="20"/>
              </w:rPr>
              <w:tab/>
              <w:t xml:space="preserve"> 9</w:t>
            </w:r>
            <w:r w:rsidRPr="00A409C6">
              <w:rPr>
                <w:b/>
                <w:sz w:val="20"/>
                <w:szCs w:val="20"/>
              </w:rPr>
              <w:tab/>
            </w:r>
            <w:r w:rsidRPr="00A409C6">
              <w:rPr>
                <w:b/>
                <w:sz w:val="20"/>
                <w:szCs w:val="20"/>
              </w:rPr>
              <w:tab/>
              <w:t xml:space="preserve"> 7</w:t>
            </w:r>
            <w:r w:rsidRPr="00A409C6">
              <w:rPr>
                <w:b/>
                <w:sz w:val="20"/>
                <w:szCs w:val="20"/>
              </w:rPr>
              <w:tab/>
            </w:r>
            <w:r w:rsidRPr="00A409C6">
              <w:rPr>
                <w:b/>
                <w:sz w:val="20"/>
                <w:szCs w:val="20"/>
              </w:rPr>
              <w:tab/>
              <w:t>14</w:t>
            </w:r>
          </w:p>
          <w:p w:rsidR="001F5A8D" w:rsidRPr="00A409C6" w:rsidRDefault="001F5A8D" w:rsidP="00A409C6">
            <w:pPr>
              <w:rPr>
                <w:b/>
                <w:sz w:val="22"/>
                <w:szCs w:val="22"/>
              </w:rPr>
            </w:pPr>
            <w:r>
              <w:rPr>
                <w:noProof/>
              </w:rPr>
              <w:pict>
                <v:shape id="_x0000_s1072" type="#_x0000_t75" style="position:absolute;margin-left:162pt;margin-top:6.05pt;width:48.3pt;height:57pt;z-index:251666944;visibility:visible">
                  <v:imagedata r:id="rId24" o:title="" grayscale="t"/>
                </v:shape>
              </w:pict>
            </w:r>
            <w:r>
              <w:rPr>
                <w:noProof/>
              </w:rPr>
              <w:pict>
                <v:shape id="_x0000_s1073" type="#_x0000_t75" style="position:absolute;margin-left:17.85pt;margin-top:6.05pt;width:129.85pt;height:57pt;z-index:251665920;visibility:visible">
                  <v:imagedata r:id="rId25" o:title="" grayscale="t"/>
                </v:shape>
              </w:pict>
            </w:r>
            <w:r w:rsidRPr="00A409C6">
              <w:rPr>
                <w:b/>
                <w:sz w:val="22"/>
                <w:szCs w:val="22"/>
              </w:rPr>
              <w:t>19-</w:t>
            </w:r>
          </w:p>
          <w:p w:rsidR="001F5A8D" w:rsidRPr="00A409C6" w:rsidRDefault="001F5A8D" w:rsidP="00A409C6">
            <w:pPr>
              <w:tabs>
                <w:tab w:val="left" w:pos="3252"/>
              </w:tabs>
              <w:rPr>
                <w:sz w:val="22"/>
                <w:szCs w:val="22"/>
              </w:rPr>
            </w:pPr>
            <w:r w:rsidRPr="00A409C6">
              <w:rPr>
                <w:sz w:val="22"/>
                <w:szCs w:val="22"/>
              </w:rPr>
              <w:tab/>
            </w:r>
          </w:p>
          <w:p w:rsidR="001F5A8D" w:rsidRPr="00A409C6" w:rsidRDefault="001F5A8D" w:rsidP="00A409C6">
            <w:pPr>
              <w:rPr>
                <w:sz w:val="22"/>
                <w:szCs w:val="22"/>
              </w:rPr>
            </w:pPr>
          </w:p>
          <w:p w:rsidR="001F5A8D" w:rsidRPr="00A409C6" w:rsidRDefault="001F5A8D" w:rsidP="00A409C6">
            <w:pPr>
              <w:rPr>
                <w:sz w:val="22"/>
                <w:szCs w:val="22"/>
              </w:rPr>
            </w:pPr>
          </w:p>
          <w:p w:rsidR="001F5A8D" w:rsidRPr="00A409C6" w:rsidRDefault="001F5A8D" w:rsidP="00A409C6">
            <w:pPr>
              <w:rPr>
                <w:sz w:val="22"/>
                <w:szCs w:val="22"/>
              </w:rPr>
            </w:pPr>
          </w:p>
          <w:p w:rsidR="001F5A8D" w:rsidRPr="00A409C6" w:rsidRDefault="001F5A8D" w:rsidP="00A409C6">
            <w:pPr>
              <w:tabs>
                <w:tab w:val="left" w:pos="1200"/>
                <w:tab w:val="left" w:pos="2072"/>
                <w:tab w:val="left" w:pos="3992"/>
              </w:tabs>
              <w:rPr>
                <w:b/>
                <w:sz w:val="20"/>
                <w:szCs w:val="20"/>
              </w:rPr>
            </w:pPr>
            <w:r w:rsidRPr="00A409C6">
              <w:rPr>
                <w:b/>
                <w:sz w:val="20"/>
                <w:szCs w:val="20"/>
              </w:rPr>
              <w:t xml:space="preserve">            1.Devre                2.Devre              3.Devre</w:t>
            </w:r>
          </w:p>
          <w:p w:rsidR="001F5A8D" w:rsidRPr="00A409C6" w:rsidRDefault="001F5A8D" w:rsidP="00A409C6">
            <w:pPr>
              <w:jc w:val="both"/>
              <w:rPr>
                <w:b/>
                <w:sz w:val="22"/>
                <w:szCs w:val="22"/>
              </w:rPr>
            </w:pPr>
            <w:r w:rsidRPr="00A409C6">
              <w:rPr>
                <w:b/>
                <w:sz w:val="22"/>
                <w:szCs w:val="22"/>
              </w:rPr>
              <w:t xml:space="preserve">Yukarıdaki devrelere göre aşağıdakilerden hangisi </w:t>
            </w:r>
            <w:r w:rsidRPr="00A409C6">
              <w:rPr>
                <w:b/>
                <w:sz w:val="22"/>
                <w:szCs w:val="22"/>
                <w:u w:val="single"/>
              </w:rPr>
              <w:t>yanlıştır?</w:t>
            </w:r>
          </w:p>
          <w:p w:rsidR="001F5A8D" w:rsidRPr="00A409C6" w:rsidRDefault="001F5A8D" w:rsidP="00A409C6">
            <w:pPr>
              <w:rPr>
                <w:b/>
                <w:sz w:val="20"/>
                <w:szCs w:val="20"/>
              </w:rPr>
            </w:pPr>
            <w:r w:rsidRPr="00A409C6">
              <w:rPr>
                <w:b/>
                <w:sz w:val="20"/>
                <w:szCs w:val="20"/>
              </w:rPr>
              <w:t>A) 3 nolu devrede ampuller paralel bağlıdır</w:t>
            </w:r>
          </w:p>
          <w:p w:rsidR="001F5A8D" w:rsidRPr="00A409C6" w:rsidRDefault="001F5A8D" w:rsidP="00A409C6">
            <w:pPr>
              <w:rPr>
                <w:b/>
                <w:sz w:val="20"/>
                <w:szCs w:val="20"/>
              </w:rPr>
            </w:pPr>
            <w:r w:rsidRPr="00A409C6">
              <w:rPr>
                <w:b/>
                <w:sz w:val="20"/>
                <w:szCs w:val="20"/>
              </w:rPr>
              <w:t>B) 2 nolu devrede lambalar en parlak yanar</w:t>
            </w:r>
          </w:p>
          <w:p w:rsidR="001F5A8D" w:rsidRPr="00A409C6" w:rsidRDefault="001F5A8D" w:rsidP="00A409C6">
            <w:pPr>
              <w:rPr>
                <w:b/>
                <w:sz w:val="20"/>
                <w:szCs w:val="20"/>
              </w:rPr>
            </w:pPr>
            <w:r w:rsidRPr="00A409C6">
              <w:rPr>
                <w:b/>
                <w:sz w:val="20"/>
                <w:szCs w:val="20"/>
              </w:rPr>
              <w:t>C) 2 nolu devrede iki ampulden de aynı akım geçer</w:t>
            </w:r>
          </w:p>
          <w:p w:rsidR="001F5A8D" w:rsidRPr="00A409C6" w:rsidRDefault="001F5A8D" w:rsidP="00A409C6">
            <w:pPr>
              <w:rPr>
                <w:b/>
                <w:sz w:val="20"/>
                <w:szCs w:val="20"/>
              </w:rPr>
            </w:pPr>
            <w:r w:rsidRPr="00A409C6">
              <w:rPr>
                <w:b/>
                <w:sz w:val="20"/>
                <w:szCs w:val="20"/>
              </w:rPr>
              <w:t>D) 3 nolu devrede ampullerin parlaklığı aynıdır</w:t>
            </w:r>
          </w:p>
          <w:p w:rsidR="001F5A8D" w:rsidRPr="00A409C6" w:rsidRDefault="001F5A8D" w:rsidP="00A409C6">
            <w:pPr>
              <w:rPr>
                <w:b/>
                <w:sz w:val="22"/>
                <w:szCs w:val="22"/>
              </w:rPr>
            </w:pPr>
            <w:r w:rsidRPr="00A409C6">
              <w:rPr>
                <w:b/>
                <w:sz w:val="22"/>
                <w:szCs w:val="22"/>
              </w:rPr>
              <w:t>20-</w:t>
            </w:r>
          </w:p>
          <w:p w:rsidR="001F5A8D" w:rsidRPr="00A409C6" w:rsidRDefault="001F5A8D" w:rsidP="00A409C6">
            <w:pPr>
              <w:rPr>
                <w:sz w:val="22"/>
                <w:szCs w:val="22"/>
              </w:rPr>
            </w:pPr>
            <w:r w:rsidRPr="00A409C6">
              <w:rPr>
                <w:noProof/>
                <w:sz w:val="22"/>
                <w:szCs w:val="22"/>
              </w:rPr>
              <w:pict>
                <v:shape id="Resim 7" o:spid="_x0000_i1029" type="#_x0000_t75" alt="http://www.fenokulu.net/konutesti/applications/yonetici/sayfalar/resim_bul.php?soru_bul=1&amp;soru_no=12053" style="width:3in;height:88.5pt;visibility:visible">
                  <v:imagedata r:id="rId26"/>
                </v:shape>
              </w:pict>
            </w:r>
          </w:p>
          <w:p w:rsidR="001F5A8D" w:rsidRPr="00A409C6" w:rsidRDefault="001F5A8D" w:rsidP="00A409C6">
            <w:pPr>
              <w:jc w:val="both"/>
              <w:rPr>
                <w:b/>
                <w:sz w:val="20"/>
                <w:szCs w:val="20"/>
              </w:rPr>
            </w:pPr>
            <w:r w:rsidRPr="00A409C6">
              <w:rPr>
                <w:b/>
                <w:sz w:val="20"/>
                <w:szCs w:val="20"/>
              </w:rPr>
              <w:t xml:space="preserve">Üstteki elektrik devresinde hangi anahtar veya anahtarlar kapatıldığında her iki lamba da </w:t>
            </w:r>
            <w:r w:rsidRPr="00A409C6">
              <w:rPr>
                <w:b/>
                <w:sz w:val="20"/>
                <w:szCs w:val="20"/>
                <w:u w:val="single"/>
              </w:rPr>
              <w:t>yanar?</w:t>
            </w:r>
          </w:p>
          <w:p w:rsidR="001F5A8D" w:rsidRPr="00A409C6" w:rsidRDefault="001F5A8D" w:rsidP="00A409C6">
            <w:pPr>
              <w:tabs>
                <w:tab w:val="num" w:pos="1440"/>
              </w:tabs>
              <w:rPr>
                <w:b/>
                <w:sz w:val="20"/>
                <w:szCs w:val="20"/>
              </w:rPr>
            </w:pPr>
          </w:p>
          <w:p w:rsidR="001F5A8D" w:rsidRPr="00A409C6" w:rsidRDefault="001F5A8D" w:rsidP="00A409C6">
            <w:pPr>
              <w:tabs>
                <w:tab w:val="num" w:pos="1440"/>
              </w:tabs>
              <w:rPr>
                <w:b/>
                <w:sz w:val="20"/>
                <w:szCs w:val="20"/>
              </w:rPr>
            </w:pPr>
            <w:r w:rsidRPr="00A409C6">
              <w:rPr>
                <w:b/>
                <w:sz w:val="20"/>
                <w:szCs w:val="20"/>
              </w:rPr>
              <w:t xml:space="preserve">A) X ve Y                                       B) Y ve Z       </w:t>
            </w:r>
          </w:p>
          <w:p w:rsidR="001F5A8D" w:rsidRPr="00A409C6" w:rsidRDefault="001F5A8D" w:rsidP="00A409C6">
            <w:pPr>
              <w:tabs>
                <w:tab w:val="num" w:pos="1440"/>
              </w:tabs>
              <w:rPr>
                <w:b/>
                <w:sz w:val="20"/>
                <w:szCs w:val="20"/>
              </w:rPr>
            </w:pPr>
            <w:r w:rsidRPr="00A409C6">
              <w:rPr>
                <w:b/>
                <w:sz w:val="20"/>
                <w:szCs w:val="20"/>
              </w:rPr>
              <w:t>C) Yalnız Y                                    D) X ve Z</w:t>
            </w:r>
          </w:p>
        </w:tc>
      </w:tr>
    </w:tbl>
    <w:p w:rsidR="001F5A8D" w:rsidRPr="00165655" w:rsidRDefault="001F5A8D" w:rsidP="00165655">
      <w:pPr>
        <w:tabs>
          <w:tab w:val="left" w:pos="12693"/>
        </w:tabs>
        <w:rPr>
          <w:b/>
        </w:rPr>
      </w:pPr>
      <w:r w:rsidRPr="00C667ED">
        <w:rPr>
          <w:b/>
        </w:rPr>
        <w:t>Her soru ‘5’ puandır. Başarılar dilerim…</w:t>
      </w:r>
      <w:r w:rsidRPr="00C667ED">
        <w:rPr>
          <w:b/>
        </w:rPr>
        <w:tab/>
      </w:r>
      <w:r>
        <w:rPr>
          <w:b/>
        </w:rPr>
        <w:t xml:space="preserve">              ………….</w:t>
      </w:r>
      <w:r w:rsidRPr="00C667ED">
        <w:rPr>
          <w:b/>
        </w:rPr>
        <w:br w:type="textWrapping" w:clear="all"/>
      </w:r>
      <w:r w:rsidRPr="00C667ED">
        <w:rPr>
          <w:b/>
        </w:rPr>
        <w:tab/>
      </w:r>
      <w:r w:rsidRPr="00C667ED">
        <w:rPr>
          <w:b/>
        </w:rPr>
        <w:tab/>
      </w:r>
      <w:r>
        <w:rPr>
          <w:b/>
        </w:rPr>
        <w:t xml:space="preserve">      Fen Bilimleri Ö</w:t>
      </w:r>
      <w:r w:rsidRPr="00C667ED">
        <w:rPr>
          <w:b/>
        </w:rPr>
        <w:t>ğretmeni</w:t>
      </w:r>
    </w:p>
    <w:sectPr w:rsidR="001F5A8D" w:rsidRPr="00165655" w:rsidSect="00165655">
      <w:pgSz w:w="16838" w:h="11906" w:orient="landscape"/>
      <w:pgMar w:top="567" w:right="567" w:bottom="28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rial-BoldMT">
    <w:altName w:val="Arial"/>
    <w:panose1 w:val="00000000000000000000"/>
    <w:charset w:val="00"/>
    <w:family w:val="swiss"/>
    <w:notTrueType/>
    <w:pitch w:val="default"/>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4C3B3B"/>
    <w:multiLevelType w:val="hybridMultilevel"/>
    <w:tmpl w:val="EBA4B9D4"/>
    <w:lvl w:ilvl="0" w:tplc="041F0013">
      <w:start w:val="1"/>
      <w:numFmt w:val="upperRoman"/>
      <w:lvlText w:val="%1."/>
      <w:lvlJc w:val="right"/>
      <w:pPr>
        <w:tabs>
          <w:tab w:val="num" w:pos="360"/>
        </w:tabs>
        <w:ind w:left="360" w:hanging="180"/>
      </w:pPr>
      <w:rPr>
        <w:rFonts w:cs="Times New Roman" w:hint="default"/>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1">
    <w:nsid w:val="652A52AD"/>
    <w:multiLevelType w:val="hybridMultilevel"/>
    <w:tmpl w:val="6A3AB29C"/>
    <w:lvl w:ilvl="0" w:tplc="813A0BAA">
      <w:start w:val="1"/>
      <w:numFmt w:val="upperLetter"/>
      <w:lvlText w:val="%1)"/>
      <w:lvlJc w:val="left"/>
      <w:pPr>
        <w:tabs>
          <w:tab w:val="num" w:pos="720"/>
        </w:tabs>
        <w:ind w:left="720" w:hanging="360"/>
      </w:pPr>
      <w:rPr>
        <w:rFonts w:cs="Times New Roman" w:hint="default"/>
        <w:b w:val="0"/>
        <w:sz w:val="20"/>
        <w:szCs w:val="2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D0FCF"/>
    <w:rsid w:val="00090530"/>
    <w:rsid w:val="0011024E"/>
    <w:rsid w:val="00152458"/>
    <w:rsid w:val="00165655"/>
    <w:rsid w:val="001F5A8D"/>
    <w:rsid w:val="002061F6"/>
    <w:rsid w:val="00206931"/>
    <w:rsid w:val="002B2498"/>
    <w:rsid w:val="002D19C2"/>
    <w:rsid w:val="003016E8"/>
    <w:rsid w:val="00310591"/>
    <w:rsid w:val="00361869"/>
    <w:rsid w:val="003A4588"/>
    <w:rsid w:val="00405434"/>
    <w:rsid w:val="00483F0B"/>
    <w:rsid w:val="004C3F2D"/>
    <w:rsid w:val="00554392"/>
    <w:rsid w:val="00580C27"/>
    <w:rsid w:val="005D6AA6"/>
    <w:rsid w:val="006341C4"/>
    <w:rsid w:val="006523BF"/>
    <w:rsid w:val="006F0329"/>
    <w:rsid w:val="007F0382"/>
    <w:rsid w:val="0088371C"/>
    <w:rsid w:val="00886ECF"/>
    <w:rsid w:val="00892998"/>
    <w:rsid w:val="008C3B75"/>
    <w:rsid w:val="00967B30"/>
    <w:rsid w:val="009F1EC0"/>
    <w:rsid w:val="00A409C6"/>
    <w:rsid w:val="00B47EB7"/>
    <w:rsid w:val="00C046BC"/>
    <w:rsid w:val="00C667ED"/>
    <w:rsid w:val="00D74316"/>
    <w:rsid w:val="00DA64E1"/>
    <w:rsid w:val="00DD0FCF"/>
    <w:rsid w:val="00DD6A72"/>
    <w:rsid w:val="00E4305F"/>
    <w:rsid w:val="00F92F29"/>
    <w:rsid w:val="00FA46E2"/>
    <w:rsid w:val="00FB655A"/>
    <w:rsid w:val="00FD4EA8"/>
    <w:rsid w:val="00FE3D1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0FCF"/>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DD0FC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6F032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F0329"/>
    <w:rPr>
      <w:rFonts w:ascii="Tahoma" w:hAnsi="Tahoma" w:cs="Tahoma"/>
      <w:sz w:val="16"/>
      <w:szCs w:val="16"/>
      <w:lang w:eastAsia="tr-TR"/>
    </w:rPr>
  </w:style>
  <w:style w:type="paragraph" w:styleId="NoSpacing">
    <w:name w:val="No Spacing"/>
    <w:uiPriority w:val="99"/>
    <w:qFormat/>
    <w:rsid w:val="00152458"/>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3.png"/><Relationship Id="rId26" Type="http://schemas.openxmlformats.org/officeDocument/2006/relationships/image" Target="http://www.fenokulu.net/konutesti/applications/yonetici/sayfalar/resim_bul.php?soru_bul=1&amp;soru_no=12053" TargetMode="External"/><Relationship Id="rId3" Type="http://schemas.openxmlformats.org/officeDocument/2006/relationships/settings" Target="settings.xml"/><Relationship Id="rId21" Type="http://schemas.openxmlformats.org/officeDocument/2006/relationships/image" Target="media/image16.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2.png"/><Relationship Id="rId25" Type="http://schemas.openxmlformats.org/officeDocument/2006/relationships/image" Target="media/image20.png"/><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image" Target="media/image15.jpe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19.png"/><Relationship Id="rId5" Type="http://schemas.openxmlformats.org/officeDocument/2006/relationships/image" Target="media/image1.png"/><Relationship Id="rId15" Type="http://schemas.openxmlformats.org/officeDocument/2006/relationships/image" Target="media/image11.emf"/><Relationship Id="rId23" Type="http://schemas.openxmlformats.org/officeDocument/2006/relationships/image" Target="media/image18.gif"/><Relationship Id="rId28" Type="http://schemas.openxmlformats.org/officeDocument/2006/relationships/theme" Target="theme/theme1.xml"/><Relationship Id="rId10" Type="http://schemas.openxmlformats.org/officeDocument/2006/relationships/image" Target="media/image6.png"/><Relationship Id="rId19" Type="http://schemas.openxmlformats.org/officeDocument/2006/relationships/image" Target="media/image14.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7.gi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3</Pages>
  <Words>766</Words>
  <Characters>4372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HÜSEYİN</dc:creator>
  <cp:keywords/>
  <dc:description/>
  <cp:lastModifiedBy>fatih</cp:lastModifiedBy>
  <cp:revision>3</cp:revision>
  <dcterms:created xsi:type="dcterms:W3CDTF">2014-12-31T12:04:00Z</dcterms:created>
  <dcterms:modified xsi:type="dcterms:W3CDTF">2015-01-05T19:57:00Z</dcterms:modified>
</cp:coreProperties>
</file>